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71EA4" w14:textId="77777777" w:rsidR="0044557F" w:rsidRPr="00E95DDE" w:rsidRDefault="0044557F" w:rsidP="0012235E">
      <w:pPr>
        <w:pStyle w:val="Antrats"/>
        <w:tabs>
          <w:tab w:val="clear" w:pos="4153"/>
          <w:tab w:val="clear" w:pos="8306"/>
        </w:tabs>
        <w:jc w:val="center"/>
        <w:rPr>
          <w:b/>
          <w:bCs/>
          <w:lang w:val="lt-LT"/>
        </w:rPr>
      </w:pPr>
      <w:r w:rsidRPr="00E95DDE">
        <w:rPr>
          <w:b/>
          <w:bCs/>
          <w:lang w:val="lt-LT"/>
        </w:rPr>
        <w:t>KALVARIJOS SAVIVALDYBĖS ADMINISTRACIJOS</w:t>
      </w:r>
    </w:p>
    <w:p w14:paraId="657F6446" w14:textId="7218E447" w:rsidR="0044557F" w:rsidRPr="00E95DDE" w:rsidRDefault="000F4153" w:rsidP="0044557F">
      <w:pPr>
        <w:pStyle w:val="Antrats"/>
        <w:tabs>
          <w:tab w:val="clear" w:pos="4153"/>
          <w:tab w:val="clear" w:pos="8306"/>
        </w:tabs>
        <w:jc w:val="center"/>
        <w:rPr>
          <w:b/>
          <w:bCs/>
          <w:lang w:val="lt-LT"/>
        </w:rPr>
      </w:pPr>
      <w:r>
        <w:rPr>
          <w:b/>
          <w:bCs/>
          <w:lang w:val="lt-LT"/>
        </w:rPr>
        <w:t>EKONOMINĖS PLĖTROS IR INVESTICIJŲ</w:t>
      </w:r>
      <w:r w:rsidR="0044557F" w:rsidRPr="00E95DDE">
        <w:rPr>
          <w:b/>
          <w:bCs/>
          <w:lang w:val="lt-LT"/>
        </w:rPr>
        <w:t xml:space="preserve"> SKYRIUS</w:t>
      </w:r>
    </w:p>
    <w:p w14:paraId="471B1C49" w14:textId="77777777" w:rsidR="0044557F" w:rsidRPr="00E95DDE" w:rsidRDefault="0044557F" w:rsidP="0044557F">
      <w:pPr>
        <w:pStyle w:val="Antrats"/>
        <w:tabs>
          <w:tab w:val="clear" w:pos="4153"/>
          <w:tab w:val="clear" w:pos="8306"/>
        </w:tabs>
        <w:jc w:val="both"/>
        <w:rPr>
          <w:lang w:val="lt-LT"/>
        </w:rPr>
      </w:pPr>
    </w:p>
    <w:p w14:paraId="7618F24F" w14:textId="77777777" w:rsidR="0044557F" w:rsidRPr="00E95DDE" w:rsidRDefault="0044557F" w:rsidP="0044557F">
      <w:pPr>
        <w:pStyle w:val="Antrats"/>
        <w:tabs>
          <w:tab w:val="clear" w:pos="4153"/>
          <w:tab w:val="clear" w:pos="8306"/>
        </w:tabs>
        <w:jc w:val="center"/>
        <w:rPr>
          <w:b/>
          <w:bCs/>
          <w:lang w:val="lt-LT"/>
        </w:rPr>
      </w:pPr>
      <w:r w:rsidRPr="00E95DDE">
        <w:rPr>
          <w:b/>
          <w:bCs/>
          <w:lang w:val="lt-LT"/>
        </w:rPr>
        <w:t>AIŠKINAMASIS RAŠTAS</w:t>
      </w:r>
    </w:p>
    <w:tbl>
      <w:tblPr>
        <w:tblW w:w="0" w:type="auto"/>
        <w:jc w:val="center"/>
        <w:tblLook w:val="0000" w:firstRow="0" w:lastRow="0" w:firstColumn="0" w:lastColumn="0" w:noHBand="0" w:noVBand="0"/>
      </w:tblPr>
      <w:tblGrid>
        <w:gridCol w:w="9780"/>
      </w:tblGrid>
      <w:tr w:rsidR="0089743E" w:rsidRPr="008E07FC" w14:paraId="7CC96EE7" w14:textId="77777777" w:rsidTr="001A1FB2">
        <w:trPr>
          <w:trHeight w:val="80"/>
          <w:jc w:val="center"/>
        </w:trPr>
        <w:tc>
          <w:tcPr>
            <w:tcW w:w="9854" w:type="dxa"/>
          </w:tcPr>
          <w:p w14:paraId="7C34485F" w14:textId="589B8208" w:rsidR="0089743E" w:rsidRPr="00593C36" w:rsidRDefault="0089743E" w:rsidP="001A1FB2">
            <w:pPr>
              <w:pStyle w:val="Antrats"/>
              <w:tabs>
                <w:tab w:val="clear" w:pos="4153"/>
                <w:tab w:val="clear" w:pos="8306"/>
              </w:tabs>
              <w:jc w:val="center"/>
              <w:rPr>
                <w:szCs w:val="20"/>
                <w:lang w:val="pt-BR"/>
              </w:rPr>
            </w:pPr>
            <w:r w:rsidRPr="00593C36">
              <w:rPr>
                <w:b/>
                <w:lang w:val="pt-BR"/>
              </w:rPr>
              <w:t xml:space="preserve">DĖL PRITARIMO </w:t>
            </w:r>
            <w:r w:rsidR="00222973">
              <w:rPr>
                <w:b/>
                <w:lang w:val="pt-BR"/>
              </w:rPr>
              <w:t>ASOCIACIJOS</w:t>
            </w:r>
            <w:r>
              <w:rPr>
                <w:b/>
                <w:lang w:val="pt-BR"/>
              </w:rPr>
              <w:t xml:space="preserve"> </w:t>
            </w:r>
            <w:r w:rsidR="003E62A3">
              <w:rPr>
                <w:b/>
                <w:lang w:val="pt-BR"/>
              </w:rPr>
              <w:t>MOCKAVOS</w:t>
            </w:r>
            <w:r>
              <w:rPr>
                <w:b/>
                <w:lang w:val="pt-BR"/>
              </w:rPr>
              <w:t xml:space="preserve"> KAIMO BENDRUOMENĖS</w:t>
            </w:r>
            <w:r w:rsidRPr="00593C36">
              <w:rPr>
                <w:b/>
                <w:lang w:val="pt-BR"/>
              </w:rPr>
              <w:t xml:space="preserve"> PROJEKTUI IR DALINIO FINANSAVIMO SKYRIMO</w:t>
            </w:r>
          </w:p>
        </w:tc>
      </w:tr>
    </w:tbl>
    <w:p w14:paraId="55199103" w14:textId="77777777" w:rsidR="0044557F" w:rsidRPr="0089743E" w:rsidRDefault="0044557F" w:rsidP="0044557F">
      <w:pPr>
        <w:pStyle w:val="Antrats"/>
        <w:tabs>
          <w:tab w:val="clear" w:pos="4153"/>
          <w:tab w:val="clear" w:pos="8306"/>
        </w:tabs>
        <w:jc w:val="both"/>
        <w:rPr>
          <w:lang w:val="pt-BR"/>
        </w:rPr>
      </w:pPr>
    </w:p>
    <w:p w14:paraId="50DD0072" w14:textId="77777777" w:rsidR="0044557F" w:rsidRPr="000C61C2" w:rsidRDefault="0044557F" w:rsidP="0044557F">
      <w:pPr>
        <w:pStyle w:val="Antrats"/>
        <w:tabs>
          <w:tab w:val="clear" w:pos="4153"/>
          <w:tab w:val="clear" w:pos="8306"/>
        </w:tabs>
        <w:jc w:val="both"/>
        <w:rPr>
          <w:lang w:val="pt-BR"/>
        </w:rPr>
      </w:pPr>
    </w:p>
    <w:tbl>
      <w:tblPr>
        <w:tblStyle w:val="Lentelstinklelis"/>
        <w:tblW w:w="0" w:type="auto"/>
        <w:tblLook w:val="04A0" w:firstRow="1" w:lastRow="0" w:firstColumn="1" w:lastColumn="0" w:noHBand="0" w:noVBand="1"/>
      </w:tblPr>
      <w:tblGrid>
        <w:gridCol w:w="4814"/>
        <w:gridCol w:w="4814"/>
      </w:tblGrid>
      <w:tr w:rsidR="0044557F" w:rsidRPr="008E07FC" w14:paraId="52B44D1B" w14:textId="77777777" w:rsidTr="00DB05C5">
        <w:tc>
          <w:tcPr>
            <w:tcW w:w="4814" w:type="dxa"/>
          </w:tcPr>
          <w:p w14:paraId="496705E2" w14:textId="77777777" w:rsidR="0044557F" w:rsidRPr="00E95DDE" w:rsidRDefault="0044557F" w:rsidP="00DB05C5">
            <w:pPr>
              <w:pStyle w:val="Antrats"/>
              <w:tabs>
                <w:tab w:val="clear" w:pos="4153"/>
                <w:tab w:val="clear" w:pos="8306"/>
              </w:tabs>
              <w:jc w:val="both"/>
              <w:rPr>
                <w:lang w:val="lt-LT"/>
              </w:rPr>
            </w:pPr>
            <w:r w:rsidRPr="00E95DDE">
              <w:rPr>
                <w:lang w:val="lt-LT"/>
              </w:rPr>
              <w:t>Sprendimo projekto pavadinimas</w:t>
            </w:r>
          </w:p>
          <w:p w14:paraId="10597B3B" w14:textId="77777777" w:rsidR="0044557F" w:rsidRPr="00E95DDE" w:rsidRDefault="0044557F" w:rsidP="00DB05C5">
            <w:pPr>
              <w:pStyle w:val="Antrats"/>
              <w:tabs>
                <w:tab w:val="clear" w:pos="4153"/>
                <w:tab w:val="clear" w:pos="8306"/>
              </w:tabs>
              <w:jc w:val="both"/>
              <w:rPr>
                <w:lang w:val="lt-LT"/>
              </w:rPr>
            </w:pPr>
          </w:p>
        </w:tc>
        <w:tc>
          <w:tcPr>
            <w:tcW w:w="4814" w:type="dxa"/>
          </w:tcPr>
          <w:p w14:paraId="53D94EE3" w14:textId="388BB6B7" w:rsidR="0044557F" w:rsidRPr="00E95DDE" w:rsidRDefault="0089743E" w:rsidP="00DB05C5">
            <w:pPr>
              <w:pStyle w:val="Antrats"/>
              <w:tabs>
                <w:tab w:val="clear" w:pos="4153"/>
                <w:tab w:val="clear" w:pos="8306"/>
              </w:tabs>
              <w:jc w:val="both"/>
              <w:rPr>
                <w:lang w:val="lt-LT"/>
              </w:rPr>
            </w:pPr>
            <w:r w:rsidRPr="0089743E">
              <w:rPr>
                <w:lang w:val="lt-LT"/>
              </w:rPr>
              <w:t xml:space="preserve">Dėl pritarimo </w:t>
            </w:r>
            <w:r w:rsidR="00823FFC">
              <w:rPr>
                <w:lang w:val="lt-LT"/>
              </w:rPr>
              <w:t>asociacijos</w:t>
            </w:r>
            <w:r w:rsidRPr="0089743E">
              <w:rPr>
                <w:lang w:val="lt-LT"/>
              </w:rPr>
              <w:t xml:space="preserve"> </w:t>
            </w:r>
            <w:proofErr w:type="spellStart"/>
            <w:r w:rsidR="003E62A3">
              <w:rPr>
                <w:lang w:val="lt-LT"/>
              </w:rPr>
              <w:t>Mockavos</w:t>
            </w:r>
            <w:proofErr w:type="spellEnd"/>
            <w:r w:rsidRPr="0089743E">
              <w:rPr>
                <w:lang w:val="lt-LT"/>
              </w:rPr>
              <w:t xml:space="preserve"> kaimo bendruomenės projektui ir dalinio finansavimo skyrimo</w:t>
            </w:r>
            <w:r w:rsidR="00B33040">
              <w:rPr>
                <w:lang w:val="lt-LT"/>
              </w:rPr>
              <w:t>.</w:t>
            </w:r>
          </w:p>
        </w:tc>
      </w:tr>
      <w:tr w:rsidR="0044557F" w:rsidRPr="008E07FC" w14:paraId="3934DB97" w14:textId="77777777" w:rsidTr="00DB05C5">
        <w:tc>
          <w:tcPr>
            <w:tcW w:w="4814" w:type="dxa"/>
          </w:tcPr>
          <w:p w14:paraId="69FEDB33" w14:textId="77777777" w:rsidR="0044557F" w:rsidRPr="00E95DDE" w:rsidRDefault="0044557F" w:rsidP="00DB05C5">
            <w:pPr>
              <w:pStyle w:val="Antrats"/>
              <w:tabs>
                <w:tab w:val="clear" w:pos="4153"/>
                <w:tab w:val="clear" w:pos="8306"/>
              </w:tabs>
              <w:jc w:val="both"/>
              <w:rPr>
                <w:lang w:val="lt-LT"/>
              </w:rPr>
            </w:pPr>
            <w:r w:rsidRPr="00E95DDE">
              <w:rPr>
                <w:lang w:val="lt-LT"/>
              </w:rPr>
              <w:t>Sprendimo projekto tikslas (-ai)</w:t>
            </w:r>
          </w:p>
          <w:p w14:paraId="712C1DEC" w14:textId="77777777" w:rsidR="0044557F" w:rsidRPr="00E95DDE" w:rsidRDefault="0044557F" w:rsidP="00DB05C5">
            <w:pPr>
              <w:pStyle w:val="Antrats"/>
              <w:tabs>
                <w:tab w:val="clear" w:pos="4153"/>
                <w:tab w:val="clear" w:pos="8306"/>
              </w:tabs>
              <w:jc w:val="both"/>
              <w:rPr>
                <w:lang w:val="lt-LT"/>
              </w:rPr>
            </w:pPr>
          </w:p>
        </w:tc>
        <w:tc>
          <w:tcPr>
            <w:tcW w:w="4814" w:type="dxa"/>
          </w:tcPr>
          <w:p w14:paraId="4484E43D" w14:textId="56CCA7A6" w:rsidR="0044557F" w:rsidRPr="002C4220" w:rsidRDefault="00EB3951" w:rsidP="00C302EE">
            <w:pPr>
              <w:jc w:val="both"/>
              <w:rPr>
                <w:sz w:val="24"/>
                <w:szCs w:val="24"/>
                <w:lang w:val="lt-LT"/>
              </w:rPr>
            </w:pPr>
            <w:r w:rsidRPr="00851A5C">
              <w:rPr>
                <w:sz w:val="24"/>
                <w:szCs w:val="24"/>
                <w:lang w:val="lt-LT"/>
              </w:rPr>
              <w:t xml:space="preserve">Sudaryti sąlygas </w:t>
            </w:r>
            <w:r w:rsidR="00A35E04" w:rsidRPr="00851A5C">
              <w:rPr>
                <w:sz w:val="24"/>
                <w:szCs w:val="24"/>
                <w:lang w:val="lt-LT"/>
              </w:rPr>
              <w:t xml:space="preserve">asociacijai </w:t>
            </w:r>
            <w:proofErr w:type="spellStart"/>
            <w:r w:rsidR="003E62A3">
              <w:rPr>
                <w:sz w:val="24"/>
                <w:szCs w:val="24"/>
                <w:lang w:val="lt-LT"/>
              </w:rPr>
              <w:t>Mockavos</w:t>
            </w:r>
            <w:proofErr w:type="spellEnd"/>
            <w:r w:rsidR="00A35E04" w:rsidRPr="00851A5C">
              <w:rPr>
                <w:sz w:val="24"/>
                <w:szCs w:val="24"/>
                <w:lang w:val="lt-LT"/>
              </w:rPr>
              <w:t xml:space="preserve"> </w:t>
            </w:r>
            <w:r w:rsidR="00184B29" w:rsidRPr="00851A5C">
              <w:rPr>
                <w:sz w:val="24"/>
                <w:szCs w:val="24"/>
                <w:lang w:val="lt-LT"/>
              </w:rPr>
              <w:t xml:space="preserve">kaimo bendruomenei </w:t>
            </w:r>
            <w:r w:rsidR="00E07330" w:rsidRPr="00851A5C">
              <w:rPr>
                <w:sz w:val="24"/>
                <w:szCs w:val="24"/>
                <w:lang w:val="lt-LT"/>
              </w:rPr>
              <w:t>įgyvendinti projektą „</w:t>
            </w:r>
            <w:r w:rsidR="00B57511" w:rsidRPr="00B57511">
              <w:rPr>
                <w:sz w:val="24"/>
                <w:szCs w:val="24"/>
                <w:lang w:val="lt-LT"/>
              </w:rPr>
              <w:t>Bendradarbiaukime ir aukime</w:t>
            </w:r>
            <w:r w:rsidR="00E07330" w:rsidRPr="00851A5C">
              <w:rPr>
                <w:sz w:val="24"/>
                <w:szCs w:val="24"/>
                <w:lang w:val="lt-LT"/>
              </w:rPr>
              <w:t>“</w:t>
            </w:r>
            <w:r w:rsidR="008B350C" w:rsidRPr="00851A5C">
              <w:rPr>
                <w:lang w:val="lt-LT"/>
              </w:rPr>
              <w:t xml:space="preserve"> </w:t>
            </w:r>
            <w:r w:rsidR="008B350C" w:rsidRPr="00851A5C">
              <w:rPr>
                <w:sz w:val="24"/>
                <w:szCs w:val="24"/>
                <w:lang w:val="lt-LT"/>
              </w:rPr>
              <w:t>pagal Kalvarijos vietos veiklos grupės Vietos plėtros strategijos „Kalvarijos vietos veiklos grupės 2023-2027 m. Vietos plėtros strategij</w:t>
            </w:r>
            <w:r w:rsidR="008E07FC">
              <w:rPr>
                <w:sz w:val="24"/>
                <w:szCs w:val="24"/>
                <w:lang w:val="lt-LT"/>
              </w:rPr>
              <w:t>a</w:t>
            </w:r>
            <w:r w:rsidR="008B350C" w:rsidRPr="00851A5C">
              <w:rPr>
                <w:sz w:val="24"/>
                <w:szCs w:val="24"/>
                <w:lang w:val="lt-LT"/>
              </w:rPr>
              <w:t xml:space="preserve"> Nr. 20VS-PV-23-1-01824-PR001“</w:t>
            </w:r>
            <w:r w:rsidR="00B6562E">
              <w:rPr>
                <w:sz w:val="24"/>
                <w:szCs w:val="24"/>
                <w:lang w:val="lt-LT"/>
              </w:rPr>
              <w:t xml:space="preserve"> </w:t>
            </w:r>
            <w:r w:rsidR="008B350C" w:rsidRPr="00851A5C">
              <w:rPr>
                <w:sz w:val="24"/>
                <w:szCs w:val="24"/>
                <w:lang w:val="lt-LT"/>
              </w:rPr>
              <w:t>priemonę „Bendruomeniškumo stiprinimas“ Nr. KALV-LEADER-20VVG-09-05</w:t>
            </w:r>
            <w:r w:rsidR="00851A5C" w:rsidRPr="00851A5C">
              <w:rPr>
                <w:sz w:val="24"/>
                <w:szCs w:val="24"/>
                <w:lang w:val="lt-LT"/>
              </w:rPr>
              <w:t>.</w:t>
            </w:r>
          </w:p>
        </w:tc>
      </w:tr>
      <w:tr w:rsidR="0044557F" w:rsidRPr="008E07FC" w14:paraId="255D6FEE" w14:textId="77777777" w:rsidTr="00DB05C5">
        <w:tc>
          <w:tcPr>
            <w:tcW w:w="4814" w:type="dxa"/>
          </w:tcPr>
          <w:p w14:paraId="3BD90B1E" w14:textId="77777777" w:rsidR="0044557F" w:rsidRPr="00E95DDE" w:rsidRDefault="0044557F" w:rsidP="00DB05C5">
            <w:pPr>
              <w:pStyle w:val="Antrats"/>
              <w:tabs>
                <w:tab w:val="clear" w:pos="4153"/>
                <w:tab w:val="clear" w:pos="8306"/>
              </w:tabs>
              <w:jc w:val="both"/>
              <w:rPr>
                <w:lang w:val="lt-LT"/>
              </w:rPr>
            </w:pPr>
            <w:r w:rsidRPr="00E95DDE">
              <w:rPr>
                <w:lang w:val="lt-LT"/>
              </w:rPr>
              <w:t>Sprendimo projekto uždavinys (-</w:t>
            </w:r>
            <w:proofErr w:type="spellStart"/>
            <w:r w:rsidRPr="00E95DDE">
              <w:rPr>
                <w:lang w:val="lt-LT"/>
              </w:rPr>
              <w:t>iai</w:t>
            </w:r>
            <w:proofErr w:type="spellEnd"/>
            <w:r w:rsidRPr="00E95DDE">
              <w:rPr>
                <w:lang w:val="lt-LT"/>
              </w:rPr>
              <w:t>)</w:t>
            </w:r>
          </w:p>
          <w:p w14:paraId="108C60E2" w14:textId="77777777" w:rsidR="0044557F" w:rsidRPr="00E95DDE" w:rsidRDefault="0044557F" w:rsidP="00DB05C5">
            <w:pPr>
              <w:pStyle w:val="Antrats"/>
              <w:tabs>
                <w:tab w:val="clear" w:pos="4153"/>
                <w:tab w:val="clear" w:pos="8306"/>
              </w:tabs>
              <w:jc w:val="both"/>
              <w:rPr>
                <w:lang w:val="lt-LT"/>
              </w:rPr>
            </w:pPr>
          </w:p>
        </w:tc>
        <w:tc>
          <w:tcPr>
            <w:tcW w:w="4814" w:type="dxa"/>
          </w:tcPr>
          <w:p w14:paraId="746D6F8D" w14:textId="6449AA2D" w:rsidR="0033734D" w:rsidRPr="00F36255" w:rsidRDefault="000B5B71" w:rsidP="00031670">
            <w:pPr>
              <w:jc w:val="both"/>
              <w:rPr>
                <w:bCs/>
                <w:color w:val="000000"/>
                <w:sz w:val="24"/>
                <w:szCs w:val="24"/>
                <w:lang w:val="lt-LT"/>
              </w:rPr>
            </w:pPr>
            <w:r w:rsidRPr="000B5B71">
              <w:rPr>
                <w:bCs/>
                <w:color w:val="000000"/>
                <w:sz w:val="24"/>
                <w:szCs w:val="24"/>
                <w:lang w:val="lt-LT"/>
              </w:rPr>
              <w:t xml:space="preserve">Pritarti </w:t>
            </w:r>
            <w:r>
              <w:rPr>
                <w:bCs/>
                <w:color w:val="000000"/>
                <w:sz w:val="24"/>
                <w:szCs w:val="24"/>
                <w:lang w:val="lt-LT"/>
              </w:rPr>
              <w:t xml:space="preserve">asociacijos </w:t>
            </w:r>
            <w:proofErr w:type="spellStart"/>
            <w:r w:rsidR="00B6562E">
              <w:rPr>
                <w:bCs/>
                <w:color w:val="000000"/>
                <w:sz w:val="24"/>
                <w:szCs w:val="24"/>
                <w:lang w:val="lt-LT"/>
              </w:rPr>
              <w:t>Mockavos</w:t>
            </w:r>
            <w:proofErr w:type="spellEnd"/>
            <w:r>
              <w:rPr>
                <w:bCs/>
                <w:color w:val="000000"/>
                <w:sz w:val="24"/>
                <w:szCs w:val="24"/>
                <w:lang w:val="lt-LT"/>
              </w:rPr>
              <w:t xml:space="preserve"> kaimo bendruomenės</w:t>
            </w:r>
            <w:r w:rsidRPr="000B5B71">
              <w:rPr>
                <w:bCs/>
                <w:color w:val="000000"/>
                <w:sz w:val="24"/>
                <w:szCs w:val="24"/>
                <w:lang w:val="lt-LT"/>
              </w:rPr>
              <w:t xml:space="preserve"> projektui </w:t>
            </w:r>
            <w:r>
              <w:rPr>
                <w:bCs/>
                <w:color w:val="000000"/>
                <w:sz w:val="24"/>
                <w:szCs w:val="24"/>
                <w:lang w:val="lt-LT"/>
              </w:rPr>
              <w:t>„</w:t>
            </w:r>
            <w:r w:rsidR="00B6562E" w:rsidRPr="00B6562E">
              <w:rPr>
                <w:bCs/>
                <w:color w:val="000000"/>
                <w:sz w:val="24"/>
                <w:szCs w:val="24"/>
                <w:lang w:val="lt-LT"/>
              </w:rPr>
              <w:t>Bendradarbiaukime ir aukime</w:t>
            </w:r>
            <w:r w:rsidRPr="000B5B71">
              <w:rPr>
                <w:bCs/>
                <w:color w:val="000000"/>
                <w:sz w:val="24"/>
                <w:szCs w:val="24"/>
                <w:lang w:val="lt-LT"/>
              </w:rPr>
              <w:t>“ ir skirti dalinį finansavimą iš savivaldybės biudžeto.</w:t>
            </w:r>
          </w:p>
        </w:tc>
      </w:tr>
      <w:tr w:rsidR="0044557F" w:rsidRPr="008E07FC" w14:paraId="2D320CC0" w14:textId="77777777" w:rsidTr="00DB05C5">
        <w:tc>
          <w:tcPr>
            <w:tcW w:w="4814" w:type="dxa"/>
          </w:tcPr>
          <w:p w14:paraId="0C9BD31C" w14:textId="77777777" w:rsidR="0044557F" w:rsidRPr="00E95DDE" w:rsidRDefault="0044557F" w:rsidP="00DB05C5">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 ir kokius teisės aktus būtina pakeisti ar panaikinti, priėmus teikiamą Tarybos sprendimo projektą</w:t>
            </w:r>
          </w:p>
          <w:p w14:paraId="50FE7DE3" w14:textId="77777777" w:rsidR="0044557F" w:rsidRPr="00E95DDE" w:rsidRDefault="0044557F" w:rsidP="00DB05C5">
            <w:pPr>
              <w:pStyle w:val="Antrats"/>
              <w:tabs>
                <w:tab w:val="clear" w:pos="4153"/>
                <w:tab w:val="clear" w:pos="8306"/>
              </w:tabs>
              <w:jc w:val="both"/>
              <w:rPr>
                <w:lang w:val="lt-LT"/>
              </w:rPr>
            </w:pPr>
          </w:p>
        </w:tc>
        <w:tc>
          <w:tcPr>
            <w:tcW w:w="4814" w:type="dxa"/>
          </w:tcPr>
          <w:p w14:paraId="4E304774" w14:textId="3ED05827" w:rsidR="0044557F" w:rsidRPr="00E95DDE" w:rsidRDefault="004C5841" w:rsidP="00DB05C5">
            <w:pPr>
              <w:pStyle w:val="Antrats"/>
              <w:tabs>
                <w:tab w:val="clear" w:pos="4153"/>
                <w:tab w:val="clear" w:pos="8306"/>
              </w:tabs>
              <w:jc w:val="both"/>
              <w:rPr>
                <w:lang w:val="lt-LT"/>
              </w:rPr>
            </w:pPr>
            <w:r w:rsidRPr="000C61C2">
              <w:rPr>
                <w:color w:val="000000" w:themeColor="text1"/>
                <w:lang w:val="lt-LT"/>
              </w:rPr>
              <w:t>Lietuvos Respublikos vietos savivaldos įstatymo 15 straipsnio 4 dali</w:t>
            </w:r>
            <w:r w:rsidR="00EC0A07">
              <w:rPr>
                <w:color w:val="000000" w:themeColor="text1"/>
                <w:lang w:val="lt-LT"/>
              </w:rPr>
              <w:t>s</w:t>
            </w:r>
            <w:r w:rsidR="00E67C6F">
              <w:rPr>
                <w:color w:val="000000" w:themeColor="text1"/>
                <w:lang w:val="lt-LT"/>
              </w:rPr>
              <w:t xml:space="preserve"> – </w:t>
            </w:r>
            <w:r w:rsidR="00E66189">
              <w:rPr>
                <w:color w:val="000000" w:themeColor="text1"/>
                <w:lang w:val="lt-LT"/>
              </w:rPr>
              <w:t>j</w:t>
            </w:r>
            <w:r w:rsidR="00E67C6F" w:rsidRPr="00E67C6F">
              <w:rPr>
                <w:color w:val="000000" w:themeColor="text1"/>
                <w:lang w:val="lt-LT"/>
              </w:rPr>
              <w:t>eigu teisės aktuose yra nustatyta papildomų įgaliojimų savivaldybei, sprendimų dėl tokių įgaliojimų vykdymo priėmimo iniciatyva, neperžengiant nustatytų įgaliojimų, priklauso savivaldybės tarybai</w:t>
            </w:r>
            <w:r w:rsidR="00C92557">
              <w:rPr>
                <w:color w:val="000000" w:themeColor="text1"/>
                <w:lang w:val="lt-LT"/>
              </w:rPr>
              <w:t>;</w:t>
            </w:r>
            <w:r w:rsidR="007058A5">
              <w:rPr>
                <w:color w:val="000000" w:themeColor="text1"/>
                <w:lang w:val="lt-LT"/>
              </w:rPr>
              <w:t xml:space="preserve"> </w:t>
            </w:r>
            <w:r w:rsidR="00E83D38" w:rsidRPr="00E83D38">
              <w:rPr>
                <w:color w:val="000000" w:themeColor="text1"/>
                <w:lang w:val="lt-LT"/>
              </w:rPr>
              <w:t>Vietos projektų, įgyvendinamų bendruomenių inicijuotos vietos plėtros būdu, administravimo taisykl</w:t>
            </w:r>
            <w:r w:rsidR="007058A5">
              <w:rPr>
                <w:color w:val="000000" w:themeColor="text1"/>
                <w:lang w:val="lt-LT"/>
              </w:rPr>
              <w:t>ės</w:t>
            </w:r>
            <w:r w:rsidR="00E83D38" w:rsidRPr="00E83D38">
              <w:rPr>
                <w:color w:val="000000" w:themeColor="text1"/>
                <w:lang w:val="lt-LT"/>
              </w:rPr>
              <w:t>, patvirtint</w:t>
            </w:r>
            <w:r w:rsidR="007058A5">
              <w:rPr>
                <w:color w:val="000000" w:themeColor="text1"/>
                <w:lang w:val="lt-LT"/>
              </w:rPr>
              <w:t>os</w:t>
            </w:r>
            <w:r w:rsidR="00E83D38" w:rsidRPr="00E83D38">
              <w:rPr>
                <w:color w:val="000000" w:themeColor="text1"/>
                <w:lang w:val="lt-LT"/>
              </w:rPr>
              <w:t xml:space="preserve"> Lietuvos Respublikos žemės ūkio ministro 2023 m. rugpjūčio 4 d. įsakymu Nr. 3D-528 „Dėl Vietos projektų, įgyvendinamų bendruomenių inicijuotos vietos plėtros būdu, administravimo taisyklių patvirtinimo“</w:t>
            </w:r>
            <w:r w:rsidR="00686B14">
              <w:rPr>
                <w:color w:val="000000" w:themeColor="text1"/>
                <w:lang w:val="lt-LT"/>
              </w:rPr>
              <w:t>,</w:t>
            </w:r>
            <w:r w:rsidR="00E83D38" w:rsidRPr="00E83D38">
              <w:rPr>
                <w:color w:val="000000" w:themeColor="text1"/>
                <w:lang w:val="lt-LT"/>
              </w:rPr>
              <w:t xml:space="preserve"> 30.3 papunk</w:t>
            </w:r>
            <w:r w:rsidR="00AD38D9">
              <w:rPr>
                <w:color w:val="000000" w:themeColor="text1"/>
                <w:lang w:val="lt-LT"/>
              </w:rPr>
              <w:t>tis</w:t>
            </w:r>
            <w:r w:rsidR="00F755B1">
              <w:rPr>
                <w:color w:val="000000" w:themeColor="text1"/>
                <w:lang w:val="lt-LT"/>
              </w:rPr>
              <w:t xml:space="preserve"> – </w:t>
            </w:r>
            <w:r w:rsidR="00F755B1" w:rsidRPr="00F755B1">
              <w:rPr>
                <w:color w:val="000000" w:themeColor="text1"/>
                <w:lang w:val="lt-LT"/>
              </w:rPr>
              <w:t>savivaldybės biudžeto lėšos. Savivaldybės biudžeto lėšos pagrindžiamos prie vietos projekto pateikiant savivaldybės raštą, kuriame numatyta galimybė prisidėti prie projekto finansavimo arba savivaldybės tarybos sprendimas skirti lėšas projektui įgyvendinti. Jei su vietos projekto paraiška nepateikiamas savivaldybės tarybos sprendimas skirti lėšas projektui įgyvendinti, jis turi būti pateiktas su pirmu mokėjimo prašymu</w:t>
            </w:r>
            <w:r w:rsidR="00C92557">
              <w:rPr>
                <w:color w:val="000000" w:themeColor="text1"/>
                <w:lang w:val="lt-LT"/>
              </w:rPr>
              <w:t>;</w:t>
            </w:r>
            <w:r w:rsidR="00C15C92">
              <w:rPr>
                <w:color w:val="000000" w:themeColor="text1"/>
                <w:lang w:val="lt-LT"/>
              </w:rPr>
              <w:t xml:space="preserve"> </w:t>
            </w:r>
            <w:r w:rsidR="009E61C0" w:rsidRPr="009E61C0">
              <w:rPr>
                <w:color w:val="000000" w:themeColor="text1"/>
                <w:lang w:val="lt-LT"/>
              </w:rPr>
              <w:t>Kalvarijos vietos veiklos grupės Vietos plėtros strategijos „Kalvarijos vietos veiklos grupės 2023-2027 m. Vietos plėtros strategij</w:t>
            </w:r>
            <w:r w:rsidR="008E07FC">
              <w:rPr>
                <w:color w:val="000000" w:themeColor="text1"/>
                <w:lang w:val="lt-LT"/>
              </w:rPr>
              <w:t>a</w:t>
            </w:r>
            <w:r w:rsidR="009E61C0" w:rsidRPr="009E61C0">
              <w:rPr>
                <w:color w:val="000000" w:themeColor="text1"/>
                <w:lang w:val="lt-LT"/>
              </w:rPr>
              <w:t xml:space="preserve"> Nr. 20VS-PV-23-1-01824-PR001“ priemon</w:t>
            </w:r>
            <w:r w:rsidR="009E61C0">
              <w:rPr>
                <w:color w:val="000000" w:themeColor="text1"/>
                <w:lang w:val="lt-LT"/>
              </w:rPr>
              <w:t>ė</w:t>
            </w:r>
            <w:r w:rsidR="009E61C0" w:rsidRPr="009E61C0">
              <w:rPr>
                <w:color w:val="000000" w:themeColor="text1"/>
                <w:lang w:val="lt-LT"/>
              </w:rPr>
              <w:t xml:space="preserve"> „Bendruomeniškumo </w:t>
            </w:r>
            <w:r w:rsidR="009E61C0" w:rsidRPr="009E61C0">
              <w:rPr>
                <w:color w:val="000000" w:themeColor="text1"/>
                <w:lang w:val="lt-LT"/>
              </w:rPr>
              <w:lastRenderedPageBreak/>
              <w:t>stiprinimas“ Nr. KALV-LEADER-20VVG-09-05</w:t>
            </w:r>
            <w:r w:rsidR="00AE1E9C">
              <w:rPr>
                <w:color w:val="000000" w:themeColor="text1"/>
                <w:lang w:val="lt-LT"/>
              </w:rPr>
              <w:t>;</w:t>
            </w:r>
            <w:r w:rsidR="007F0461" w:rsidRPr="007F0461">
              <w:rPr>
                <w:lang w:val="lt-LT"/>
              </w:rPr>
              <w:t xml:space="preserve"> </w:t>
            </w:r>
            <w:r w:rsidR="007F0461" w:rsidRPr="007F0461">
              <w:rPr>
                <w:color w:val="000000" w:themeColor="text1"/>
                <w:lang w:val="lt-LT"/>
              </w:rPr>
              <w:t>Kalvarijos savivaldybės tarybos 202</w:t>
            </w:r>
            <w:r w:rsidR="00D216E6">
              <w:rPr>
                <w:color w:val="000000" w:themeColor="text1"/>
                <w:lang w:val="lt-LT"/>
              </w:rPr>
              <w:t>6</w:t>
            </w:r>
            <w:r w:rsidR="007F0461" w:rsidRPr="007F0461">
              <w:rPr>
                <w:color w:val="000000" w:themeColor="text1"/>
                <w:lang w:val="lt-LT"/>
              </w:rPr>
              <w:t xml:space="preserve"> m. </w:t>
            </w:r>
            <w:r w:rsidR="00A73CBC">
              <w:rPr>
                <w:color w:val="000000" w:themeColor="text1"/>
                <w:lang w:val="lt-LT"/>
              </w:rPr>
              <w:t>kovo 2</w:t>
            </w:r>
            <w:r w:rsidR="007F0461" w:rsidRPr="007F0461">
              <w:rPr>
                <w:color w:val="000000" w:themeColor="text1"/>
                <w:lang w:val="lt-LT"/>
              </w:rPr>
              <w:t>7 d. sprendim</w:t>
            </w:r>
            <w:r w:rsidR="003851FB">
              <w:rPr>
                <w:color w:val="000000" w:themeColor="text1"/>
                <w:lang w:val="lt-LT"/>
              </w:rPr>
              <w:t>as</w:t>
            </w:r>
            <w:r w:rsidR="007F0461" w:rsidRPr="007F0461">
              <w:rPr>
                <w:color w:val="000000" w:themeColor="text1"/>
                <w:lang w:val="lt-LT"/>
              </w:rPr>
              <w:t xml:space="preserve"> Nr. T-</w:t>
            </w:r>
            <w:r w:rsidR="00A73CBC">
              <w:rPr>
                <w:color w:val="000000" w:themeColor="text1"/>
                <w:lang w:val="lt-LT"/>
              </w:rPr>
              <w:t>4</w:t>
            </w:r>
            <w:r w:rsidR="007F0461" w:rsidRPr="007F0461">
              <w:rPr>
                <w:color w:val="000000" w:themeColor="text1"/>
                <w:lang w:val="lt-LT"/>
              </w:rPr>
              <w:t>9 „</w:t>
            </w:r>
            <w:r w:rsidR="009B6EDC" w:rsidRPr="009B6EDC">
              <w:rPr>
                <w:color w:val="000000" w:themeColor="text1"/>
                <w:lang w:val="lt-LT"/>
              </w:rPr>
              <w:t>Dėl Kalvarijos savivaldybės nevyriausybinių organizacijų rėmimo programos tvarkos aprašo tvirtinimo</w:t>
            </w:r>
            <w:r w:rsidR="007F0461" w:rsidRPr="007F0461">
              <w:rPr>
                <w:color w:val="000000" w:themeColor="text1"/>
                <w:lang w:val="lt-LT"/>
              </w:rPr>
              <w:t>“.</w:t>
            </w:r>
          </w:p>
        </w:tc>
      </w:tr>
      <w:tr w:rsidR="0044557F" w:rsidRPr="008E07FC" w14:paraId="0A4185C6" w14:textId="77777777" w:rsidTr="00DB05C5">
        <w:tc>
          <w:tcPr>
            <w:tcW w:w="4814" w:type="dxa"/>
          </w:tcPr>
          <w:p w14:paraId="741FF2E5" w14:textId="77777777" w:rsidR="0044557F" w:rsidRPr="00E95DDE" w:rsidRDefault="0044557F" w:rsidP="00DB05C5">
            <w:pPr>
              <w:pStyle w:val="Antrats"/>
              <w:tabs>
                <w:tab w:val="clear" w:pos="4153"/>
                <w:tab w:val="clear" w:pos="8306"/>
              </w:tabs>
              <w:jc w:val="both"/>
              <w:rPr>
                <w:lang w:val="lt-LT"/>
              </w:rPr>
            </w:pPr>
            <w:r w:rsidRPr="00E95DDE">
              <w:rPr>
                <w:lang w:val="lt-LT"/>
              </w:rPr>
              <w:lastRenderedPageBreak/>
              <w:t>Laukiami rezultatai ir galimos pasekmės (tiek teigiamos, tiek neigiamos)</w:t>
            </w:r>
          </w:p>
          <w:p w14:paraId="08B63088" w14:textId="77777777" w:rsidR="0044557F" w:rsidRPr="00E95DDE" w:rsidRDefault="0044557F" w:rsidP="00DB05C5">
            <w:pPr>
              <w:pStyle w:val="Antrats"/>
              <w:tabs>
                <w:tab w:val="clear" w:pos="4153"/>
                <w:tab w:val="clear" w:pos="8306"/>
              </w:tabs>
              <w:jc w:val="both"/>
              <w:rPr>
                <w:lang w:val="lt-LT"/>
              </w:rPr>
            </w:pPr>
          </w:p>
        </w:tc>
        <w:tc>
          <w:tcPr>
            <w:tcW w:w="4814" w:type="dxa"/>
          </w:tcPr>
          <w:p w14:paraId="50709644" w14:textId="469913C8" w:rsidR="0044557F" w:rsidRPr="00E95DDE" w:rsidRDefault="00C836D1" w:rsidP="00472641">
            <w:pPr>
              <w:pStyle w:val="Antrats"/>
              <w:jc w:val="both"/>
              <w:rPr>
                <w:lang w:val="lt-LT"/>
              </w:rPr>
            </w:pPr>
            <w:r w:rsidRPr="00C836D1">
              <w:rPr>
                <w:lang w:val="lt-LT"/>
              </w:rPr>
              <w:t xml:space="preserve">Projekto tikslas – ugdyti kaimo gyventojų gebėjimus veikti kartu mažinant socialinę atskirtį, stiprinant socialinį solidarumą. Projektas prisidės prie priemonės </w:t>
            </w:r>
            <w:r w:rsidR="00A52337">
              <w:rPr>
                <w:lang w:val="lt-LT"/>
              </w:rPr>
              <w:t>„</w:t>
            </w:r>
            <w:r w:rsidRPr="00C836D1">
              <w:rPr>
                <w:lang w:val="lt-LT"/>
              </w:rPr>
              <w:t>Bendruomeniškumo stiprinimas</w:t>
            </w:r>
            <w:r w:rsidR="00A52337">
              <w:rPr>
                <w:lang w:val="lt-LT"/>
              </w:rPr>
              <w:t>“</w:t>
            </w:r>
            <w:r w:rsidRPr="00C836D1">
              <w:rPr>
                <w:lang w:val="lt-LT"/>
              </w:rPr>
              <w:t xml:space="preserve"> tikslo – ugdyti kaimo gyventojų gebėjimus veikti kartu mažinant socialinę atskirtį ir stiprinant socialinį solidarumą, kadangi projekte numatytos bendros veiklos, kuriose dalyvaus ne mažiau kaip 2-jų seniūnijų gyventojai (Kalvarijos ir Sangrūdos sen., projektas bus </w:t>
            </w:r>
            <w:r w:rsidR="007C668D" w:rsidRPr="00C836D1">
              <w:rPr>
                <w:lang w:val="lt-LT"/>
              </w:rPr>
              <w:t>įgyvendinamas</w:t>
            </w:r>
            <w:r w:rsidRPr="00C836D1">
              <w:rPr>
                <w:lang w:val="lt-LT"/>
              </w:rPr>
              <w:t xml:space="preserve"> su dviem partneriais), projekte dalyvaus ne mažiau kaip 52 unikalūs Kalvarijos ir Sangrūdos sen. gyventojai, iš kurių ne mažiau nei 11 dalyvių bus socialinę atskirtį patiriantys asmenys. Taip pat projektas prisidės prie aplinkos tvarumo, klimato kaitos švelninimo, kadangi projekto trys veiklos </w:t>
            </w:r>
            <w:r w:rsidR="007C668D" w:rsidRPr="00C836D1">
              <w:rPr>
                <w:lang w:val="lt-LT"/>
              </w:rPr>
              <w:t>orientuotos</w:t>
            </w:r>
            <w:r w:rsidRPr="00C836D1">
              <w:rPr>
                <w:lang w:val="lt-LT"/>
              </w:rPr>
              <w:t xml:space="preserve"> į atliekų mažinimą, pakartotinį naudojimą, mažesnį vartojimą, cheminių medžiagų mažinimą. </w:t>
            </w:r>
            <w:r w:rsidR="007C668D">
              <w:rPr>
                <w:lang w:val="lt-LT"/>
              </w:rPr>
              <w:t>„</w:t>
            </w:r>
            <w:r w:rsidRPr="00C836D1">
              <w:rPr>
                <w:lang w:val="lt-LT"/>
              </w:rPr>
              <w:t>Kavos keramikos dirbtuvės</w:t>
            </w:r>
            <w:r w:rsidR="007C668D">
              <w:rPr>
                <w:lang w:val="lt-LT"/>
              </w:rPr>
              <w:t xml:space="preserve">“ – </w:t>
            </w:r>
            <w:r w:rsidRPr="00C836D1">
              <w:rPr>
                <w:lang w:val="lt-LT"/>
              </w:rPr>
              <w:t xml:space="preserve">tai edukacija apie tvarią kūrybą ir kavos tirščių antrinį panaudojimą, </w:t>
            </w:r>
            <w:r w:rsidR="007C668D">
              <w:rPr>
                <w:lang w:val="lt-LT"/>
              </w:rPr>
              <w:t>„</w:t>
            </w:r>
            <w:r w:rsidRPr="00C836D1">
              <w:rPr>
                <w:lang w:val="lt-LT"/>
              </w:rPr>
              <w:t>Antras šansas daiktams. Dirbiniai iš panaudotų daiktų</w:t>
            </w:r>
            <w:r w:rsidR="002B032E">
              <w:rPr>
                <w:lang w:val="lt-LT"/>
              </w:rPr>
              <w:t xml:space="preserve">“ – </w:t>
            </w:r>
            <w:r w:rsidRPr="00C836D1">
              <w:rPr>
                <w:lang w:val="lt-LT"/>
              </w:rPr>
              <w:t>tai dirbtuvės</w:t>
            </w:r>
            <w:r w:rsidR="002B032E">
              <w:rPr>
                <w:lang w:val="lt-LT"/>
              </w:rPr>
              <w:t>,</w:t>
            </w:r>
            <w:r w:rsidRPr="00C836D1">
              <w:rPr>
                <w:lang w:val="lt-LT"/>
              </w:rPr>
              <w:t xml:space="preserve"> skatinančios mažesnį vartojimą, atliekų pavertimą daiktais ir pritaikymą pakartotiniam naudojimui. </w:t>
            </w:r>
            <w:r w:rsidR="002B032E">
              <w:rPr>
                <w:lang w:val="lt-LT"/>
              </w:rPr>
              <w:t>„</w:t>
            </w:r>
            <w:r w:rsidRPr="00C836D1">
              <w:rPr>
                <w:lang w:val="lt-LT"/>
              </w:rPr>
              <w:t>Natūralių valymo priemonių ir muilo gamyba. Praktinės dirbtuvės</w:t>
            </w:r>
            <w:r w:rsidR="002B032E">
              <w:rPr>
                <w:lang w:val="lt-LT"/>
              </w:rPr>
              <w:t>“</w:t>
            </w:r>
            <w:r w:rsidRPr="00C836D1">
              <w:rPr>
                <w:lang w:val="lt-LT"/>
              </w:rPr>
              <w:t xml:space="preserve"> prisidės prie klimato kaitos švelninimo, mažindama sintetinių cheminių medžiagų naudojimą, plastiko atliekų kiekį ir skatinant vietos gyventojų perėjimą prie tvaresnių vartojimo įpročių. Veikla formuoja ilgalaikį elgsenos pokytį, skatinantį rinktis aplinkai draugiškus sprendimus ir mažinti neigiamą poveikį aplinkai.</w:t>
            </w:r>
          </w:p>
        </w:tc>
      </w:tr>
      <w:tr w:rsidR="0044557F" w:rsidRPr="008E07FC" w14:paraId="4765949A" w14:textId="77777777" w:rsidTr="00DB05C5">
        <w:tc>
          <w:tcPr>
            <w:tcW w:w="4814" w:type="dxa"/>
          </w:tcPr>
          <w:p w14:paraId="0EB5B2F5" w14:textId="77777777" w:rsidR="0044557F" w:rsidRPr="00E95DDE" w:rsidRDefault="0044557F" w:rsidP="00DB05C5">
            <w:pPr>
              <w:pStyle w:val="Antrats"/>
              <w:tabs>
                <w:tab w:val="clear" w:pos="4153"/>
                <w:tab w:val="clear" w:pos="8306"/>
              </w:tabs>
              <w:jc w:val="both"/>
              <w:rPr>
                <w:lang w:val="lt-LT"/>
              </w:rPr>
            </w:pPr>
            <w:r w:rsidRPr="00E95DDE">
              <w:rPr>
                <w:lang w:val="lt-LT"/>
              </w:rPr>
              <w:t>Lėšų poreikis ir šaltiniai</w:t>
            </w:r>
          </w:p>
          <w:p w14:paraId="6B9F130E" w14:textId="77777777" w:rsidR="0044557F" w:rsidRPr="00E95DDE" w:rsidRDefault="0044557F" w:rsidP="00DB05C5">
            <w:pPr>
              <w:pStyle w:val="Antrats"/>
              <w:tabs>
                <w:tab w:val="clear" w:pos="4153"/>
                <w:tab w:val="clear" w:pos="8306"/>
              </w:tabs>
              <w:jc w:val="both"/>
              <w:rPr>
                <w:lang w:val="lt-LT"/>
              </w:rPr>
            </w:pPr>
          </w:p>
        </w:tc>
        <w:tc>
          <w:tcPr>
            <w:tcW w:w="4814" w:type="dxa"/>
          </w:tcPr>
          <w:p w14:paraId="11259FEE" w14:textId="697D2ADF" w:rsidR="00224B25" w:rsidRPr="00726CBD" w:rsidRDefault="00420BC7" w:rsidP="00DB05C5">
            <w:pPr>
              <w:pStyle w:val="Antrats"/>
              <w:tabs>
                <w:tab w:val="clear" w:pos="4153"/>
                <w:tab w:val="clear" w:pos="8306"/>
              </w:tabs>
              <w:jc w:val="both"/>
              <w:rPr>
                <w:lang w:val="lt-LT"/>
              </w:rPr>
            </w:pPr>
            <w:r w:rsidRPr="00726CBD">
              <w:rPr>
                <w:lang w:val="lt-LT"/>
              </w:rPr>
              <w:t xml:space="preserve">Bendra projekto vertė – </w:t>
            </w:r>
            <w:r w:rsidR="00B35CA4" w:rsidRPr="00726CBD">
              <w:rPr>
                <w:lang w:val="lt-LT"/>
              </w:rPr>
              <w:t>33</w:t>
            </w:r>
            <w:r w:rsidR="004B03F7" w:rsidRPr="00726CBD">
              <w:rPr>
                <w:lang w:val="lt-LT"/>
              </w:rPr>
              <w:t> 9</w:t>
            </w:r>
            <w:r w:rsidR="003B4FFF" w:rsidRPr="00726CBD">
              <w:rPr>
                <w:lang w:val="lt-LT"/>
              </w:rPr>
              <w:t>47</w:t>
            </w:r>
            <w:r w:rsidR="004B03F7" w:rsidRPr="00726CBD">
              <w:rPr>
                <w:lang w:val="lt-LT"/>
              </w:rPr>
              <w:t>,</w:t>
            </w:r>
            <w:r w:rsidR="004F7C11" w:rsidRPr="00726CBD">
              <w:rPr>
                <w:lang w:val="lt-LT"/>
              </w:rPr>
              <w:t>76</w:t>
            </w:r>
            <w:r w:rsidRPr="00726CBD">
              <w:rPr>
                <w:lang w:val="lt-LT"/>
              </w:rPr>
              <w:t xml:space="preserve"> Eur. </w:t>
            </w:r>
          </w:p>
          <w:p w14:paraId="50AAE6D0" w14:textId="140F4C4F" w:rsidR="0044557F" w:rsidRPr="00420BC7" w:rsidRDefault="00D50486" w:rsidP="00263982">
            <w:pPr>
              <w:pStyle w:val="Antrats"/>
              <w:tabs>
                <w:tab w:val="clear" w:pos="4153"/>
                <w:tab w:val="clear" w:pos="8306"/>
              </w:tabs>
              <w:jc w:val="both"/>
              <w:rPr>
                <w:lang w:val="lt-LT"/>
              </w:rPr>
            </w:pPr>
            <w:r w:rsidRPr="00726CBD">
              <w:rPr>
                <w:lang w:val="lt-LT"/>
              </w:rPr>
              <w:t>Pagal Kalvarijos vietos veiklos grupės Vietos plėtros strategijos „Kalvarijos vietos veiklos grupės 2023-2027 m. Vietos plėtros strategij</w:t>
            </w:r>
            <w:r w:rsidR="008E07FC">
              <w:rPr>
                <w:lang w:val="lt-LT"/>
              </w:rPr>
              <w:t>a</w:t>
            </w:r>
            <w:r w:rsidRPr="00726CBD">
              <w:rPr>
                <w:lang w:val="lt-LT"/>
              </w:rPr>
              <w:t xml:space="preserve"> Nr. 20VS-PV-23-1-01824-PR001“ </w:t>
            </w:r>
            <w:r w:rsidR="00475436" w:rsidRPr="00726CBD">
              <w:rPr>
                <w:lang w:val="lt-LT"/>
              </w:rPr>
              <w:t xml:space="preserve">priemonę </w:t>
            </w:r>
            <w:r w:rsidRPr="00726CBD">
              <w:rPr>
                <w:lang w:val="lt-LT"/>
              </w:rPr>
              <w:t>„Bendruomeniškumo stiprinimas“ Nr. KALV-LEADER-20VVG-09-05</w:t>
            </w:r>
            <w:r w:rsidR="00A07084" w:rsidRPr="00726CBD">
              <w:rPr>
                <w:lang w:val="lt-LT"/>
              </w:rPr>
              <w:t xml:space="preserve">, </w:t>
            </w:r>
            <w:r w:rsidRPr="00726CBD">
              <w:rPr>
                <w:lang w:val="lt-LT"/>
              </w:rPr>
              <w:t>projektui Nr. KALV-LEADER-09-2-1/20VS-PV-25-2-00016</w:t>
            </w:r>
            <w:r w:rsidR="00B5214C" w:rsidRPr="00726CBD">
              <w:rPr>
                <w:lang w:val="lt-LT"/>
              </w:rPr>
              <w:t>-</w:t>
            </w:r>
            <w:r w:rsidRPr="00726CBD">
              <w:rPr>
                <w:lang w:val="lt-LT"/>
              </w:rPr>
              <w:t>PR001 „</w:t>
            </w:r>
            <w:r w:rsidR="004F7C11" w:rsidRPr="00726CBD">
              <w:rPr>
                <w:lang w:val="lt-LT"/>
              </w:rPr>
              <w:t>Bendradarbiaukime ir aukime</w:t>
            </w:r>
            <w:r w:rsidRPr="00726CBD">
              <w:rPr>
                <w:lang w:val="lt-LT"/>
              </w:rPr>
              <w:t>“</w:t>
            </w:r>
            <w:r w:rsidR="002F44CD" w:rsidRPr="00726CBD">
              <w:rPr>
                <w:lang w:val="lt-LT"/>
              </w:rPr>
              <w:t xml:space="preserve"> </w:t>
            </w:r>
            <w:r w:rsidRPr="00726CBD">
              <w:rPr>
                <w:lang w:val="lt-LT"/>
              </w:rPr>
              <w:t>įgyvendinti skiriama iki 30 5</w:t>
            </w:r>
            <w:r w:rsidR="00E72075" w:rsidRPr="00726CBD">
              <w:rPr>
                <w:lang w:val="lt-LT"/>
              </w:rPr>
              <w:t>52</w:t>
            </w:r>
            <w:r w:rsidRPr="00726CBD">
              <w:rPr>
                <w:lang w:val="lt-LT"/>
              </w:rPr>
              <w:t>,</w:t>
            </w:r>
            <w:r w:rsidR="00E72075" w:rsidRPr="00726CBD">
              <w:rPr>
                <w:lang w:val="lt-LT"/>
              </w:rPr>
              <w:t>98</w:t>
            </w:r>
            <w:r w:rsidRPr="00726CBD">
              <w:rPr>
                <w:lang w:val="lt-LT"/>
              </w:rPr>
              <w:t xml:space="preserve">  Eur</w:t>
            </w:r>
            <w:r w:rsidR="002F44CD" w:rsidRPr="00726CBD">
              <w:rPr>
                <w:lang w:val="lt-LT"/>
              </w:rPr>
              <w:t xml:space="preserve"> </w:t>
            </w:r>
            <w:r w:rsidRPr="00726CBD">
              <w:rPr>
                <w:lang w:val="lt-LT"/>
              </w:rPr>
              <w:t xml:space="preserve">dydžio parama su 90 proc. paramos intensyvumu. </w:t>
            </w:r>
            <w:r w:rsidR="00420BC7" w:rsidRPr="00263982">
              <w:rPr>
                <w:lang w:val="lt-LT"/>
              </w:rPr>
              <w:t xml:space="preserve">Prašoma </w:t>
            </w:r>
            <w:r w:rsidR="00AF4364" w:rsidRPr="00263982">
              <w:rPr>
                <w:lang w:val="lt-LT"/>
              </w:rPr>
              <w:t xml:space="preserve">prisidėti </w:t>
            </w:r>
            <w:r w:rsidR="003578FB" w:rsidRPr="00263982">
              <w:rPr>
                <w:lang w:val="lt-LT"/>
              </w:rPr>
              <w:t xml:space="preserve">prie projekto finansavimo, </w:t>
            </w:r>
            <w:r w:rsidR="003578FB" w:rsidRPr="00263982">
              <w:rPr>
                <w:lang w:val="lt-LT"/>
              </w:rPr>
              <w:lastRenderedPageBreak/>
              <w:t>skiriant 10 proc. nuo bendros projekto vertės</w:t>
            </w:r>
            <w:r w:rsidR="00493B7C" w:rsidRPr="00263982">
              <w:rPr>
                <w:lang w:val="lt-LT"/>
              </w:rPr>
              <w:t>, t. y. 3 39</w:t>
            </w:r>
            <w:r w:rsidR="001B7DB0">
              <w:rPr>
                <w:lang w:val="lt-LT"/>
              </w:rPr>
              <w:t>4</w:t>
            </w:r>
            <w:r w:rsidR="00493B7C" w:rsidRPr="00263982">
              <w:rPr>
                <w:lang w:val="lt-LT"/>
              </w:rPr>
              <w:t>,</w:t>
            </w:r>
            <w:r w:rsidR="001B7DB0">
              <w:rPr>
                <w:lang w:val="lt-LT"/>
              </w:rPr>
              <w:t>78 Eur</w:t>
            </w:r>
            <w:r w:rsidR="00493B7C" w:rsidRPr="00263982">
              <w:rPr>
                <w:lang w:val="lt-LT"/>
              </w:rPr>
              <w:t xml:space="preserve"> </w:t>
            </w:r>
            <w:r w:rsidR="00420BC7" w:rsidRPr="00263982">
              <w:rPr>
                <w:lang w:val="lt-LT"/>
              </w:rPr>
              <w:t>iš savivaldybės biudžeto</w:t>
            </w:r>
            <w:r w:rsidR="00C27872" w:rsidRPr="00263982">
              <w:rPr>
                <w:lang w:val="lt-LT"/>
              </w:rPr>
              <w:t xml:space="preserve"> lėšų.</w:t>
            </w:r>
            <w:r w:rsidR="00D81370">
              <w:rPr>
                <w:lang w:val="lt-LT"/>
              </w:rPr>
              <w:t xml:space="preserve"> </w:t>
            </w:r>
            <w:r w:rsidR="00582563">
              <w:rPr>
                <w:lang w:val="lt-LT"/>
              </w:rPr>
              <w:t xml:space="preserve">Vadovaujantis </w:t>
            </w:r>
            <w:r w:rsidR="00582563" w:rsidRPr="00582563">
              <w:rPr>
                <w:lang w:val="lt-LT"/>
              </w:rPr>
              <w:t>Kalvarijos savivaldybės tarybos 2026 m. kovo 27 d. sprendim</w:t>
            </w:r>
            <w:r w:rsidR="008E07FC">
              <w:rPr>
                <w:lang w:val="lt-LT"/>
              </w:rPr>
              <w:t>u</w:t>
            </w:r>
            <w:r w:rsidR="00582563" w:rsidRPr="00582563">
              <w:rPr>
                <w:lang w:val="lt-LT"/>
              </w:rPr>
              <w:t xml:space="preserve"> Nr. T-49 „Dėl Kalvarijos savivaldybės nevyriausybinių organizacijų rėmimo programos tvarkos aprašo tvirtinimo“</w:t>
            </w:r>
            <w:r w:rsidR="00505087">
              <w:rPr>
                <w:lang w:val="lt-LT"/>
              </w:rPr>
              <w:t xml:space="preserve"> </w:t>
            </w:r>
            <w:r w:rsidR="008E07FC">
              <w:rPr>
                <w:lang w:val="lt-LT"/>
              </w:rPr>
              <w:t xml:space="preserve">patvirtinto tvarkos aprašo </w:t>
            </w:r>
            <w:r w:rsidR="00505087">
              <w:rPr>
                <w:lang w:val="lt-LT"/>
              </w:rPr>
              <w:t xml:space="preserve">11.11 papunkčiu, </w:t>
            </w:r>
            <w:r w:rsidR="00F670F4" w:rsidRPr="00F670F4">
              <w:rPr>
                <w:lang w:val="lt-LT"/>
              </w:rPr>
              <w:t>Kalvarijos vietos veiklos grupės vietos plėtros strategijos projektams įgyvendinti („minkštosioms“ projektų veikloms)</w:t>
            </w:r>
            <w:r w:rsidR="00F670F4">
              <w:rPr>
                <w:lang w:val="lt-LT"/>
              </w:rPr>
              <w:t xml:space="preserve"> skiriama </w:t>
            </w:r>
            <w:r w:rsidR="00F670F4" w:rsidRPr="00F670F4">
              <w:rPr>
                <w:lang w:val="lt-LT"/>
              </w:rPr>
              <w:t>ne mažiau 10 proc. projekto vertės (ne daugiau 3000 Eur vienam projektui, esant savivaldybės tarybos pritarimui).</w:t>
            </w:r>
          </w:p>
        </w:tc>
      </w:tr>
      <w:tr w:rsidR="0044557F" w:rsidRPr="00135691" w14:paraId="7AFD8CB0" w14:textId="77777777" w:rsidTr="00DB05C5">
        <w:tc>
          <w:tcPr>
            <w:tcW w:w="4814" w:type="dxa"/>
          </w:tcPr>
          <w:p w14:paraId="1F02A606" w14:textId="77777777" w:rsidR="0044557F" w:rsidRPr="00E95DDE" w:rsidRDefault="0044557F" w:rsidP="00DB05C5">
            <w:pPr>
              <w:pStyle w:val="Antrats"/>
              <w:tabs>
                <w:tab w:val="clear" w:pos="4153"/>
                <w:tab w:val="clear" w:pos="8306"/>
              </w:tabs>
              <w:jc w:val="both"/>
              <w:rPr>
                <w:lang w:val="lt-LT"/>
              </w:rPr>
            </w:pPr>
            <w:r w:rsidRPr="00E95DDE">
              <w:rPr>
                <w:lang w:val="lt-LT"/>
              </w:rPr>
              <w:lastRenderedPageBreak/>
              <w:t>Kiti sprendimui priimti reikalingi pagrindimai, skaičiavimai ir paaiškinimai</w:t>
            </w:r>
          </w:p>
          <w:p w14:paraId="43A7F1FF" w14:textId="77777777" w:rsidR="0044557F" w:rsidRPr="00E95DDE" w:rsidRDefault="0044557F" w:rsidP="00DB05C5">
            <w:pPr>
              <w:pStyle w:val="Antrats"/>
              <w:tabs>
                <w:tab w:val="clear" w:pos="4153"/>
                <w:tab w:val="clear" w:pos="8306"/>
              </w:tabs>
              <w:jc w:val="both"/>
              <w:rPr>
                <w:lang w:val="lt-LT"/>
              </w:rPr>
            </w:pPr>
          </w:p>
        </w:tc>
        <w:tc>
          <w:tcPr>
            <w:tcW w:w="4814" w:type="dxa"/>
          </w:tcPr>
          <w:p w14:paraId="1CFB97DC" w14:textId="4C70653E" w:rsidR="0044557F" w:rsidRPr="00E95DDE" w:rsidRDefault="006F443D" w:rsidP="00DB05C5">
            <w:pPr>
              <w:pStyle w:val="Antrats"/>
              <w:tabs>
                <w:tab w:val="clear" w:pos="4153"/>
                <w:tab w:val="clear" w:pos="8306"/>
              </w:tabs>
              <w:jc w:val="both"/>
              <w:rPr>
                <w:lang w:val="lt-LT"/>
              </w:rPr>
            </w:pPr>
            <w:r w:rsidRPr="00B31BD5">
              <w:rPr>
                <w:lang w:val="lt-LT"/>
              </w:rPr>
              <w:t>Nėra.</w:t>
            </w:r>
          </w:p>
        </w:tc>
      </w:tr>
      <w:tr w:rsidR="0044557F" w:rsidRPr="008E07FC" w14:paraId="2378709F" w14:textId="77777777" w:rsidTr="00DB05C5">
        <w:tc>
          <w:tcPr>
            <w:tcW w:w="4814" w:type="dxa"/>
          </w:tcPr>
          <w:p w14:paraId="6C0B3DDC" w14:textId="77777777" w:rsidR="0044557F" w:rsidRPr="007F0791" w:rsidRDefault="0044557F" w:rsidP="00DB05C5">
            <w:pPr>
              <w:pStyle w:val="Antrats"/>
              <w:tabs>
                <w:tab w:val="clear" w:pos="4153"/>
                <w:tab w:val="clear" w:pos="8306"/>
              </w:tabs>
              <w:jc w:val="both"/>
              <w:rPr>
                <w:lang w:val="lt-LT"/>
              </w:rPr>
            </w:pPr>
            <w:r w:rsidRPr="007F0791">
              <w:rPr>
                <w:lang w:val="lt-LT"/>
              </w:rPr>
              <w:t>Poreikis sprendimo projektą įvertinti antikorupciniu požiūriu ir pagrindimas</w:t>
            </w:r>
          </w:p>
          <w:p w14:paraId="06511FEE" w14:textId="77777777" w:rsidR="0044557F" w:rsidRPr="00E95DDE" w:rsidRDefault="0044557F" w:rsidP="00DB05C5">
            <w:pPr>
              <w:pStyle w:val="Antrats"/>
              <w:tabs>
                <w:tab w:val="clear" w:pos="4153"/>
                <w:tab w:val="clear" w:pos="8306"/>
              </w:tabs>
              <w:jc w:val="both"/>
              <w:rPr>
                <w:lang w:val="lt-LT"/>
              </w:rPr>
            </w:pPr>
          </w:p>
        </w:tc>
        <w:tc>
          <w:tcPr>
            <w:tcW w:w="4814" w:type="dxa"/>
          </w:tcPr>
          <w:p w14:paraId="71429C70" w14:textId="70EE279B" w:rsidR="0044557F" w:rsidRPr="00585469" w:rsidRDefault="00EE3526" w:rsidP="00D37DCD">
            <w:pPr>
              <w:pStyle w:val="Antrats"/>
              <w:tabs>
                <w:tab w:val="clear" w:pos="4153"/>
                <w:tab w:val="clear" w:pos="8306"/>
              </w:tabs>
              <w:jc w:val="both"/>
              <w:rPr>
                <w:lang w:val="lt-LT"/>
              </w:rPr>
            </w:pPr>
            <w:r w:rsidRPr="00EE3526">
              <w:rPr>
                <w:lang w:val="lt-LT"/>
              </w:rPr>
              <w:t>Antikorupcinis vertinimas neatliekamas, kadangi parengtas teisės aktas nenorminis.</w:t>
            </w:r>
          </w:p>
        </w:tc>
      </w:tr>
      <w:tr w:rsidR="0044557F" w:rsidRPr="008E07FC" w14:paraId="07FC2537" w14:textId="77777777" w:rsidTr="00DB05C5">
        <w:tc>
          <w:tcPr>
            <w:tcW w:w="4814" w:type="dxa"/>
          </w:tcPr>
          <w:p w14:paraId="5E854805" w14:textId="77777777" w:rsidR="0044557F" w:rsidRPr="00E95DDE" w:rsidRDefault="0044557F" w:rsidP="00DB05C5">
            <w:pPr>
              <w:pStyle w:val="Antrats"/>
              <w:tabs>
                <w:tab w:val="clear" w:pos="4153"/>
                <w:tab w:val="clear" w:pos="8306"/>
              </w:tabs>
              <w:jc w:val="both"/>
              <w:rPr>
                <w:lang w:val="lt-LT"/>
              </w:rPr>
            </w:pPr>
            <w:r w:rsidRPr="00E95DDE">
              <w:rPr>
                <w:lang w:val="lt-LT"/>
              </w:rPr>
              <w:t>Sprendimo projekto iniciatoriai, rengėjas ar rengėjų grupė</w:t>
            </w:r>
          </w:p>
          <w:p w14:paraId="3A28D3DD" w14:textId="77777777" w:rsidR="0044557F" w:rsidRPr="00E95DDE" w:rsidRDefault="0044557F" w:rsidP="00DB05C5">
            <w:pPr>
              <w:pStyle w:val="Antrats"/>
              <w:tabs>
                <w:tab w:val="clear" w:pos="4153"/>
                <w:tab w:val="clear" w:pos="8306"/>
              </w:tabs>
              <w:jc w:val="both"/>
              <w:rPr>
                <w:lang w:val="lt-LT"/>
              </w:rPr>
            </w:pPr>
          </w:p>
        </w:tc>
        <w:tc>
          <w:tcPr>
            <w:tcW w:w="4814" w:type="dxa"/>
          </w:tcPr>
          <w:p w14:paraId="4B549C47" w14:textId="4EF2591D" w:rsidR="0044557F" w:rsidRPr="00E95DDE" w:rsidRDefault="009D08D2" w:rsidP="00DB05C5">
            <w:pPr>
              <w:pStyle w:val="Antrats"/>
              <w:tabs>
                <w:tab w:val="clear" w:pos="4153"/>
                <w:tab w:val="clear" w:pos="8306"/>
              </w:tabs>
              <w:jc w:val="both"/>
              <w:rPr>
                <w:lang w:val="lt-LT"/>
              </w:rPr>
            </w:pPr>
            <w:r w:rsidRPr="00C473FB">
              <w:rPr>
                <w:lang w:val="lt-LT"/>
              </w:rPr>
              <w:t xml:space="preserve">Asociacija </w:t>
            </w:r>
            <w:proofErr w:type="spellStart"/>
            <w:r w:rsidR="009B6EDC">
              <w:rPr>
                <w:lang w:val="lt-LT"/>
              </w:rPr>
              <w:t>Mockavos</w:t>
            </w:r>
            <w:proofErr w:type="spellEnd"/>
            <w:r w:rsidRPr="00C473FB">
              <w:rPr>
                <w:lang w:val="lt-LT"/>
              </w:rPr>
              <w:t xml:space="preserve"> kaimo bendruomenė, </w:t>
            </w:r>
            <w:r w:rsidR="002A4F5A" w:rsidRPr="00C473FB">
              <w:rPr>
                <w:lang w:val="lt-LT"/>
              </w:rPr>
              <w:t>Ekonominės plėtros ir investicijų skyrius.</w:t>
            </w:r>
          </w:p>
        </w:tc>
      </w:tr>
      <w:tr w:rsidR="0044557F" w:rsidRPr="008E07FC" w14:paraId="24901FF4" w14:textId="77777777" w:rsidTr="00DB05C5">
        <w:tc>
          <w:tcPr>
            <w:tcW w:w="4814" w:type="dxa"/>
          </w:tcPr>
          <w:p w14:paraId="6F2C6527" w14:textId="77777777" w:rsidR="0044557F" w:rsidRPr="00E95DDE" w:rsidRDefault="0044557F" w:rsidP="00DB05C5">
            <w:pPr>
              <w:pStyle w:val="Antrats"/>
              <w:tabs>
                <w:tab w:val="clear" w:pos="4153"/>
                <w:tab w:val="clear" w:pos="8306"/>
              </w:tabs>
              <w:jc w:val="both"/>
              <w:rPr>
                <w:lang w:val="lt-LT"/>
              </w:rPr>
            </w:pPr>
            <w:r w:rsidRPr="00E95DDE">
              <w:rPr>
                <w:lang w:val="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15316F86" w14:textId="1FEFA5FB" w:rsidR="0044557F" w:rsidRPr="00E95DDE" w:rsidRDefault="00746742" w:rsidP="00DB05C5">
            <w:pPr>
              <w:pStyle w:val="Antrats"/>
              <w:tabs>
                <w:tab w:val="clear" w:pos="4153"/>
                <w:tab w:val="clear" w:pos="8306"/>
              </w:tabs>
              <w:jc w:val="both"/>
              <w:rPr>
                <w:lang w:val="lt-LT"/>
              </w:rPr>
            </w:pPr>
            <w:r w:rsidRPr="000A0AFB">
              <w:rPr>
                <w:lang w:val="lt-LT"/>
              </w:rPr>
              <w:t xml:space="preserve">Asociacija </w:t>
            </w:r>
            <w:proofErr w:type="spellStart"/>
            <w:r w:rsidR="009B6EDC">
              <w:rPr>
                <w:lang w:val="lt-LT"/>
              </w:rPr>
              <w:t>Mockavos</w:t>
            </w:r>
            <w:proofErr w:type="spellEnd"/>
            <w:r w:rsidRPr="000A0AFB">
              <w:rPr>
                <w:lang w:val="lt-LT"/>
              </w:rPr>
              <w:t xml:space="preserve"> kaimo bendruomenė, </w:t>
            </w:r>
            <w:r w:rsidR="000A0AFB" w:rsidRPr="000A0AFB">
              <w:rPr>
                <w:lang w:val="lt-LT"/>
              </w:rPr>
              <w:t xml:space="preserve">Ekonominės plėtros ir investicijų skyrius, </w:t>
            </w:r>
            <w:r w:rsidRPr="000A0AFB">
              <w:rPr>
                <w:lang w:val="lt-LT"/>
              </w:rPr>
              <w:t>Finansų ir biudžeto planavimo skyrius.</w:t>
            </w:r>
          </w:p>
        </w:tc>
      </w:tr>
    </w:tbl>
    <w:p w14:paraId="482696ED" w14:textId="77777777" w:rsidR="0044557F" w:rsidRDefault="0044557F" w:rsidP="0044557F">
      <w:pPr>
        <w:pStyle w:val="Antrats"/>
        <w:tabs>
          <w:tab w:val="clear" w:pos="4153"/>
          <w:tab w:val="clear" w:pos="8306"/>
        </w:tabs>
        <w:jc w:val="both"/>
        <w:rPr>
          <w:lang w:val="lt-LT"/>
        </w:rPr>
      </w:pPr>
    </w:p>
    <w:p w14:paraId="0B78E049" w14:textId="77777777" w:rsidR="0044557F" w:rsidRDefault="0044557F" w:rsidP="0044557F">
      <w:pPr>
        <w:pStyle w:val="Antrats"/>
        <w:tabs>
          <w:tab w:val="clear" w:pos="4153"/>
          <w:tab w:val="clear" w:pos="8306"/>
        </w:tabs>
        <w:jc w:val="center"/>
        <w:rPr>
          <w:lang w:val="lt-LT"/>
        </w:rPr>
      </w:pPr>
      <w:r>
        <w:rPr>
          <w:lang w:val="lt-LT"/>
        </w:rPr>
        <w:t>______________________________</w:t>
      </w:r>
    </w:p>
    <w:p w14:paraId="3741105C" w14:textId="77777777" w:rsidR="0044557F" w:rsidRDefault="0044557F" w:rsidP="0044557F">
      <w:pPr>
        <w:pStyle w:val="Antrats"/>
        <w:tabs>
          <w:tab w:val="clear" w:pos="4153"/>
          <w:tab w:val="clear" w:pos="8306"/>
        </w:tabs>
        <w:rPr>
          <w:lang w:val="lt-LT"/>
        </w:rPr>
      </w:pPr>
    </w:p>
    <w:p w14:paraId="4E98DBAE" w14:textId="77777777" w:rsidR="00832A91" w:rsidRPr="008E2925" w:rsidRDefault="00832A91" w:rsidP="00B7477C">
      <w:pPr>
        <w:pStyle w:val="Antrats"/>
        <w:tabs>
          <w:tab w:val="clear" w:pos="4153"/>
          <w:tab w:val="clear" w:pos="8306"/>
        </w:tabs>
        <w:rPr>
          <w:lang w:val="en-US"/>
        </w:rPr>
      </w:pPr>
    </w:p>
    <w:sectPr w:rsidR="00832A91" w:rsidRPr="008E2925" w:rsidSect="00A72318">
      <w:headerReference w:type="first" r:id="rId7"/>
      <w:footerReference w:type="first" r:id="rId8"/>
      <w:type w:val="continuous"/>
      <w:pgSz w:w="11906" w:h="16838" w:code="9"/>
      <w:pgMar w:top="1134" w:right="566" w:bottom="1134" w:left="1560" w:header="624" w:footer="62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32B48" w14:textId="77777777" w:rsidR="003118C0" w:rsidRDefault="003118C0">
      <w:r>
        <w:separator/>
      </w:r>
    </w:p>
  </w:endnote>
  <w:endnote w:type="continuationSeparator" w:id="0">
    <w:p w14:paraId="5BCB48A9" w14:textId="77777777" w:rsidR="003118C0" w:rsidRDefault="00311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F2B77" w14:textId="77777777" w:rsidR="00AC2F5D" w:rsidRDefault="00AC2F5D">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C8A17" w14:textId="77777777" w:rsidR="003118C0" w:rsidRDefault="003118C0">
      <w:r>
        <w:separator/>
      </w:r>
    </w:p>
  </w:footnote>
  <w:footnote w:type="continuationSeparator" w:id="0">
    <w:p w14:paraId="390ACA7E" w14:textId="77777777" w:rsidR="003118C0" w:rsidRDefault="00311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E9D5D" w14:textId="77777777" w:rsidR="00AC2F5D" w:rsidRDefault="00AC2F5D">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E87141">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7559"/>
    <w:multiLevelType w:val="hybridMultilevel"/>
    <w:tmpl w:val="D9B0E95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F061274"/>
    <w:multiLevelType w:val="hybridMultilevel"/>
    <w:tmpl w:val="2A66F76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6EC0E66"/>
    <w:multiLevelType w:val="hybridMultilevel"/>
    <w:tmpl w:val="D340F7F8"/>
    <w:lvl w:ilvl="0" w:tplc="BA62E40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76958EA"/>
    <w:multiLevelType w:val="hybridMultilevel"/>
    <w:tmpl w:val="E66E988C"/>
    <w:lvl w:ilvl="0" w:tplc="71E6F16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40642B8"/>
    <w:multiLevelType w:val="hybridMultilevel"/>
    <w:tmpl w:val="749E6296"/>
    <w:lvl w:ilvl="0" w:tplc="03284D12">
      <w:start w:val="1"/>
      <w:numFmt w:val="decimal"/>
      <w:lvlText w:val="%1."/>
      <w:lvlJc w:val="left"/>
      <w:pPr>
        <w:tabs>
          <w:tab w:val="num" w:pos="1800"/>
        </w:tabs>
        <w:ind w:left="180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5" w15:restartNumberingAfterBreak="0">
    <w:nsid w:val="505225C4"/>
    <w:multiLevelType w:val="hybridMultilevel"/>
    <w:tmpl w:val="A674487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57355DEC"/>
    <w:multiLevelType w:val="multilevel"/>
    <w:tmpl w:val="5F220D44"/>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429"/>
        </w:tabs>
        <w:ind w:left="1429" w:hanging="72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7" w15:restartNumberingAfterBreak="0">
    <w:nsid w:val="71411CED"/>
    <w:multiLevelType w:val="hybridMultilevel"/>
    <w:tmpl w:val="7BB8A024"/>
    <w:lvl w:ilvl="0" w:tplc="F5E26DA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3A84D14"/>
    <w:multiLevelType w:val="hybridMultilevel"/>
    <w:tmpl w:val="9B4C62D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7B8F7E2F"/>
    <w:multiLevelType w:val="hybridMultilevel"/>
    <w:tmpl w:val="66600D3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55007630">
    <w:abstractNumId w:val="1"/>
  </w:num>
  <w:num w:numId="2" w16cid:durableId="550001130">
    <w:abstractNumId w:val="4"/>
  </w:num>
  <w:num w:numId="3" w16cid:durableId="1100837154">
    <w:abstractNumId w:val="6"/>
  </w:num>
  <w:num w:numId="4" w16cid:durableId="279998731">
    <w:abstractNumId w:val="9"/>
  </w:num>
  <w:num w:numId="5" w16cid:durableId="120618953">
    <w:abstractNumId w:val="5"/>
  </w:num>
  <w:num w:numId="6" w16cid:durableId="1685474216">
    <w:abstractNumId w:val="0"/>
  </w:num>
  <w:num w:numId="7" w16cid:durableId="1316566839">
    <w:abstractNumId w:val="8"/>
  </w:num>
  <w:num w:numId="8" w16cid:durableId="1402291016">
    <w:abstractNumId w:val="2"/>
  </w:num>
  <w:num w:numId="9" w16cid:durableId="940333555">
    <w:abstractNumId w:val="7"/>
  </w:num>
  <w:num w:numId="10" w16cid:durableId="8622095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6A9"/>
    <w:rsid w:val="000015E1"/>
    <w:rsid w:val="00001DD1"/>
    <w:rsid w:val="00003B17"/>
    <w:rsid w:val="0001385B"/>
    <w:rsid w:val="00017B39"/>
    <w:rsid w:val="00020FC3"/>
    <w:rsid w:val="00021212"/>
    <w:rsid w:val="0002532B"/>
    <w:rsid w:val="00031670"/>
    <w:rsid w:val="00033C6D"/>
    <w:rsid w:val="00037A22"/>
    <w:rsid w:val="00047CFD"/>
    <w:rsid w:val="00050E92"/>
    <w:rsid w:val="00054652"/>
    <w:rsid w:val="00055D2A"/>
    <w:rsid w:val="000620E1"/>
    <w:rsid w:val="00066C1D"/>
    <w:rsid w:val="0007013F"/>
    <w:rsid w:val="000702FD"/>
    <w:rsid w:val="00081100"/>
    <w:rsid w:val="0008240D"/>
    <w:rsid w:val="000865C2"/>
    <w:rsid w:val="000873FA"/>
    <w:rsid w:val="00087CAC"/>
    <w:rsid w:val="00095325"/>
    <w:rsid w:val="000A0AFB"/>
    <w:rsid w:val="000A0F8A"/>
    <w:rsid w:val="000A12F4"/>
    <w:rsid w:val="000A3AB4"/>
    <w:rsid w:val="000A7CA1"/>
    <w:rsid w:val="000B5B71"/>
    <w:rsid w:val="000C0297"/>
    <w:rsid w:val="000C115E"/>
    <w:rsid w:val="000C41FE"/>
    <w:rsid w:val="000C4E44"/>
    <w:rsid w:val="000C61C2"/>
    <w:rsid w:val="000D3EE1"/>
    <w:rsid w:val="000D6EE1"/>
    <w:rsid w:val="000E1174"/>
    <w:rsid w:val="000F3BEB"/>
    <w:rsid w:val="000F4153"/>
    <w:rsid w:val="000F5B90"/>
    <w:rsid w:val="00100F8C"/>
    <w:rsid w:val="00101EA4"/>
    <w:rsid w:val="0010379C"/>
    <w:rsid w:val="00107422"/>
    <w:rsid w:val="001075FD"/>
    <w:rsid w:val="00110C44"/>
    <w:rsid w:val="001113C7"/>
    <w:rsid w:val="00117516"/>
    <w:rsid w:val="001212D6"/>
    <w:rsid w:val="0012235E"/>
    <w:rsid w:val="00122DAC"/>
    <w:rsid w:val="00122ED8"/>
    <w:rsid w:val="00124B63"/>
    <w:rsid w:val="00125E6B"/>
    <w:rsid w:val="001347C1"/>
    <w:rsid w:val="0013678D"/>
    <w:rsid w:val="001419B2"/>
    <w:rsid w:val="001425ED"/>
    <w:rsid w:val="00147D95"/>
    <w:rsid w:val="00151008"/>
    <w:rsid w:val="001515E8"/>
    <w:rsid w:val="00151E74"/>
    <w:rsid w:val="00152AD9"/>
    <w:rsid w:val="00154798"/>
    <w:rsid w:val="001572B2"/>
    <w:rsid w:val="0015766D"/>
    <w:rsid w:val="001577F6"/>
    <w:rsid w:val="00157A86"/>
    <w:rsid w:val="001618E2"/>
    <w:rsid w:val="0016556B"/>
    <w:rsid w:val="00171F91"/>
    <w:rsid w:val="0017468E"/>
    <w:rsid w:val="00174DEE"/>
    <w:rsid w:val="0018099F"/>
    <w:rsid w:val="00182176"/>
    <w:rsid w:val="00183788"/>
    <w:rsid w:val="00184B29"/>
    <w:rsid w:val="001863C9"/>
    <w:rsid w:val="001904E1"/>
    <w:rsid w:val="00190B81"/>
    <w:rsid w:val="00190EAF"/>
    <w:rsid w:val="00196EB0"/>
    <w:rsid w:val="00197A3A"/>
    <w:rsid w:val="001A360F"/>
    <w:rsid w:val="001A61AA"/>
    <w:rsid w:val="001B3CFF"/>
    <w:rsid w:val="001B719C"/>
    <w:rsid w:val="001B7DB0"/>
    <w:rsid w:val="001C5868"/>
    <w:rsid w:val="001D324A"/>
    <w:rsid w:val="001D40B5"/>
    <w:rsid w:val="001D71A5"/>
    <w:rsid w:val="001D7DAC"/>
    <w:rsid w:val="001E0BE7"/>
    <w:rsid w:val="001E5E05"/>
    <w:rsid w:val="001E70AC"/>
    <w:rsid w:val="001F0BEA"/>
    <w:rsid w:val="001F5CA8"/>
    <w:rsid w:val="001F745B"/>
    <w:rsid w:val="00203BCB"/>
    <w:rsid w:val="00204E83"/>
    <w:rsid w:val="00217557"/>
    <w:rsid w:val="00221FA2"/>
    <w:rsid w:val="00222973"/>
    <w:rsid w:val="00223872"/>
    <w:rsid w:val="00224B25"/>
    <w:rsid w:val="00225216"/>
    <w:rsid w:val="00233027"/>
    <w:rsid w:val="00235858"/>
    <w:rsid w:val="002421B5"/>
    <w:rsid w:val="00252174"/>
    <w:rsid w:val="002560E5"/>
    <w:rsid w:val="00263982"/>
    <w:rsid w:val="002651A0"/>
    <w:rsid w:val="0026750B"/>
    <w:rsid w:val="0026768B"/>
    <w:rsid w:val="00267A9A"/>
    <w:rsid w:val="002700F5"/>
    <w:rsid w:val="00273A84"/>
    <w:rsid w:val="00274F4E"/>
    <w:rsid w:val="002842B6"/>
    <w:rsid w:val="00287E41"/>
    <w:rsid w:val="00292D48"/>
    <w:rsid w:val="002A4F5A"/>
    <w:rsid w:val="002A5285"/>
    <w:rsid w:val="002B032E"/>
    <w:rsid w:val="002B0829"/>
    <w:rsid w:val="002B4E0F"/>
    <w:rsid w:val="002C4220"/>
    <w:rsid w:val="002D0BE1"/>
    <w:rsid w:val="002D1FB7"/>
    <w:rsid w:val="002D3328"/>
    <w:rsid w:val="002E13B9"/>
    <w:rsid w:val="002E3AF0"/>
    <w:rsid w:val="002E4B8E"/>
    <w:rsid w:val="002F022F"/>
    <w:rsid w:val="002F0D2F"/>
    <w:rsid w:val="002F44CD"/>
    <w:rsid w:val="002F4685"/>
    <w:rsid w:val="002F46A7"/>
    <w:rsid w:val="002F58CB"/>
    <w:rsid w:val="00303E44"/>
    <w:rsid w:val="00305ABF"/>
    <w:rsid w:val="003118C0"/>
    <w:rsid w:val="00323F0A"/>
    <w:rsid w:val="00326C77"/>
    <w:rsid w:val="0033734D"/>
    <w:rsid w:val="00340575"/>
    <w:rsid w:val="003410DC"/>
    <w:rsid w:val="003434BC"/>
    <w:rsid w:val="00344E01"/>
    <w:rsid w:val="00347329"/>
    <w:rsid w:val="003477CE"/>
    <w:rsid w:val="00353400"/>
    <w:rsid w:val="0035359E"/>
    <w:rsid w:val="00355902"/>
    <w:rsid w:val="003578FB"/>
    <w:rsid w:val="00362098"/>
    <w:rsid w:val="00362438"/>
    <w:rsid w:val="00370B18"/>
    <w:rsid w:val="003736CB"/>
    <w:rsid w:val="00373CB7"/>
    <w:rsid w:val="00374297"/>
    <w:rsid w:val="0037475D"/>
    <w:rsid w:val="0037597D"/>
    <w:rsid w:val="003851FB"/>
    <w:rsid w:val="00390DB2"/>
    <w:rsid w:val="003925E1"/>
    <w:rsid w:val="00395BA4"/>
    <w:rsid w:val="003A383D"/>
    <w:rsid w:val="003B019F"/>
    <w:rsid w:val="003B258A"/>
    <w:rsid w:val="003B4FFF"/>
    <w:rsid w:val="003C0DED"/>
    <w:rsid w:val="003C6C07"/>
    <w:rsid w:val="003C7FEC"/>
    <w:rsid w:val="003D3461"/>
    <w:rsid w:val="003D5A5F"/>
    <w:rsid w:val="003E0F74"/>
    <w:rsid w:val="003E2D0C"/>
    <w:rsid w:val="003E42BB"/>
    <w:rsid w:val="003E62A3"/>
    <w:rsid w:val="003E731A"/>
    <w:rsid w:val="003F303D"/>
    <w:rsid w:val="003F4746"/>
    <w:rsid w:val="003F739C"/>
    <w:rsid w:val="004029F1"/>
    <w:rsid w:val="004034B9"/>
    <w:rsid w:val="00404061"/>
    <w:rsid w:val="00404E3E"/>
    <w:rsid w:val="00405DE5"/>
    <w:rsid w:val="00407962"/>
    <w:rsid w:val="0041120B"/>
    <w:rsid w:val="0041582A"/>
    <w:rsid w:val="0041661F"/>
    <w:rsid w:val="004173FC"/>
    <w:rsid w:val="00417E0E"/>
    <w:rsid w:val="00420BC7"/>
    <w:rsid w:val="00427E26"/>
    <w:rsid w:val="00430DC2"/>
    <w:rsid w:val="00436F95"/>
    <w:rsid w:val="00437138"/>
    <w:rsid w:val="00440055"/>
    <w:rsid w:val="00444741"/>
    <w:rsid w:val="0044557F"/>
    <w:rsid w:val="00450EA8"/>
    <w:rsid w:val="004538D2"/>
    <w:rsid w:val="00456827"/>
    <w:rsid w:val="00461EEA"/>
    <w:rsid w:val="00463399"/>
    <w:rsid w:val="00464D38"/>
    <w:rsid w:val="0046594E"/>
    <w:rsid w:val="004713BA"/>
    <w:rsid w:val="00471B49"/>
    <w:rsid w:val="00472641"/>
    <w:rsid w:val="00472CE7"/>
    <w:rsid w:val="00474185"/>
    <w:rsid w:val="00475436"/>
    <w:rsid w:val="00476470"/>
    <w:rsid w:val="00481DBF"/>
    <w:rsid w:val="00482820"/>
    <w:rsid w:val="00485350"/>
    <w:rsid w:val="00487CCB"/>
    <w:rsid w:val="00493B7C"/>
    <w:rsid w:val="004A539E"/>
    <w:rsid w:val="004B03F7"/>
    <w:rsid w:val="004B121E"/>
    <w:rsid w:val="004B67F4"/>
    <w:rsid w:val="004C0008"/>
    <w:rsid w:val="004C1643"/>
    <w:rsid w:val="004C4DD3"/>
    <w:rsid w:val="004C5841"/>
    <w:rsid w:val="004C7383"/>
    <w:rsid w:val="004C7FA4"/>
    <w:rsid w:val="004D0BE6"/>
    <w:rsid w:val="004D1D58"/>
    <w:rsid w:val="004D4158"/>
    <w:rsid w:val="004D5365"/>
    <w:rsid w:val="004E0473"/>
    <w:rsid w:val="004E5025"/>
    <w:rsid w:val="004F224B"/>
    <w:rsid w:val="004F2B11"/>
    <w:rsid w:val="004F2EF2"/>
    <w:rsid w:val="004F4753"/>
    <w:rsid w:val="004F4A50"/>
    <w:rsid w:val="004F7C11"/>
    <w:rsid w:val="00505087"/>
    <w:rsid w:val="00513DA1"/>
    <w:rsid w:val="00523BA4"/>
    <w:rsid w:val="00523DAD"/>
    <w:rsid w:val="00536E50"/>
    <w:rsid w:val="00536F02"/>
    <w:rsid w:val="00536FBB"/>
    <w:rsid w:val="00537165"/>
    <w:rsid w:val="0054247E"/>
    <w:rsid w:val="005468EE"/>
    <w:rsid w:val="0055517E"/>
    <w:rsid w:val="00561088"/>
    <w:rsid w:val="00566DFE"/>
    <w:rsid w:val="0057777B"/>
    <w:rsid w:val="00582563"/>
    <w:rsid w:val="00584C59"/>
    <w:rsid w:val="00585469"/>
    <w:rsid w:val="00587BD3"/>
    <w:rsid w:val="00592378"/>
    <w:rsid w:val="0059358D"/>
    <w:rsid w:val="005954C1"/>
    <w:rsid w:val="0059746B"/>
    <w:rsid w:val="005A7B91"/>
    <w:rsid w:val="005B0009"/>
    <w:rsid w:val="005C1A01"/>
    <w:rsid w:val="005C7689"/>
    <w:rsid w:val="005D214C"/>
    <w:rsid w:val="005D34F6"/>
    <w:rsid w:val="005D5729"/>
    <w:rsid w:val="005E2D94"/>
    <w:rsid w:val="005E340E"/>
    <w:rsid w:val="006029BB"/>
    <w:rsid w:val="00611FF2"/>
    <w:rsid w:val="00620B10"/>
    <w:rsid w:val="006222FA"/>
    <w:rsid w:val="00624D81"/>
    <w:rsid w:val="00631847"/>
    <w:rsid w:val="00635C2F"/>
    <w:rsid w:val="0063682E"/>
    <w:rsid w:val="00637B02"/>
    <w:rsid w:val="006433D8"/>
    <w:rsid w:val="0064420C"/>
    <w:rsid w:val="00645384"/>
    <w:rsid w:val="00647248"/>
    <w:rsid w:val="00647378"/>
    <w:rsid w:val="00654878"/>
    <w:rsid w:val="00655E0E"/>
    <w:rsid w:val="00655EC8"/>
    <w:rsid w:val="0066675E"/>
    <w:rsid w:val="0066734B"/>
    <w:rsid w:val="00673E12"/>
    <w:rsid w:val="00675647"/>
    <w:rsid w:val="006826FF"/>
    <w:rsid w:val="00683F5D"/>
    <w:rsid w:val="00686B14"/>
    <w:rsid w:val="00690768"/>
    <w:rsid w:val="0069292C"/>
    <w:rsid w:val="00693580"/>
    <w:rsid w:val="006A01AD"/>
    <w:rsid w:val="006A1604"/>
    <w:rsid w:val="006A3E1D"/>
    <w:rsid w:val="006A5284"/>
    <w:rsid w:val="006B0844"/>
    <w:rsid w:val="006B099E"/>
    <w:rsid w:val="006B149F"/>
    <w:rsid w:val="006B36A9"/>
    <w:rsid w:val="006C1400"/>
    <w:rsid w:val="006C55F8"/>
    <w:rsid w:val="006C5B9B"/>
    <w:rsid w:val="006D4415"/>
    <w:rsid w:val="006E0933"/>
    <w:rsid w:val="006E18AB"/>
    <w:rsid w:val="006E1DE0"/>
    <w:rsid w:val="006E2330"/>
    <w:rsid w:val="006E2792"/>
    <w:rsid w:val="006E3CF7"/>
    <w:rsid w:val="006E48BE"/>
    <w:rsid w:val="006E650D"/>
    <w:rsid w:val="006F443D"/>
    <w:rsid w:val="006F6484"/>
    <w:rsid w:val="006F66A6"/>
    <w:rsid w:val="007022D1"/>
    <w:rsid w:val="007038CF"/>
    <w:rsid w:val="007058A5"/>
    <w:rsid w:val="007104B1"/>
    <w:rsid w:val="00714222"/>
    <w:rsid w:val="00721A02"/>
    <w:rsid w:val="007233FC"/>
    <w:rsid w:val="0072482E"/>
    <w:rsid w:val="00726CBD"/>
    <w:rsid w:val="00733D65"/>
    <w:rsid w:val="00735F87"/>
    <w:rsid w:val="00744622"/>
    <w:rsid w:val="00744BAB"/>
    <w:rsid w:val="00746742"/>
    <w:rsid w:val="00752422"/>
    <w:rsid w:val="007569B7"/>
    <w:rsid w:val="00761482"/>
    <w:rsid w:val="00762172"/>
    <w:rsid w:val="007651B2"/>
    <w:rsid w:val="00765F87"/>
    <w:rsid w:val="00766533"/>
    <w:rsid w:val="00767449"/>
    <w:rsid w:val="00770469"/>
    <w:rsid w:val="00777F60"/>
    <w:rsid w:val="00781D18"/>
    <w:rsid w:val="0078764D"/>
    <w:rsid w:val="00787820"/>
    <w:rsid w:val="0079045E"/>
    <w:rsid w:val="00793B03"/>
    <w:rsid w:val="007964C2"/>
    <w:rsid w:val="007A16D4"/>
    <w:rsid w:val="007A2CD4"/>
    <w:rsid w:val="007B14B4"/>
    <w:rsid w:val="007B2362"/>
    <w:rsid w:val="007B560F"/>
    <w:rsid w:val="007B57DC"/>
    <w:rsid w:val="007C081F"/>
    <w:rsid w:val="007C4796"/>
    <w:rsid w:val="007C668D"/>
    <w:rsid w:val="007C7490"/>
    <w:rsid w:val="007D4F8D"/>
    <w:rsid w:val="007E19C6"/>
    <w:rsid w:val="007E253C"/>
    <w:rsid w:val="007F0461"/>
    <w:rsid w:val="007F0791"/>
    <w:rsid w:val="007F4A33"/>
    <w:rsid w:val="008107F1"/>
    <w:rsid w:val="00812A1A"/>
    <w:rsid w:val="008148E8"/>
    <w:rsid w:val="00823FFC"/>
    <w:rsid w:val="008311E4"/>
    <w:rsid w:val="00832A91"/>
    <w:rsid w:val="00833F3C"/>
    <w:rsid w:val="008446BF"/>
    <w:rsid w:val="00851A5C"/>
    <w:rsid w:val="008523CE"/>
    <w:rsid w:val="00853193"/>
    <w:rsid w:val="00860901"/>
    <w:rsid w:val="00861679"/>
    <w:rsid w:val="00863741"/>
    <w:rsid w:val="008643B1"/>
    <w:rsid w:val="00876076"/>
    <w:rsid w:val="008801A0"/>
    <w:rsid w:val="00880593"/>
    <w:rsid w:val="008830DF"/>
    <w:rsid w:val="00894AD3"/>
    <w:rsid w:val="0089743E"/>
    <w:rsid w:val="008A05CD"/>
    <w:rsid w:val="008A6BD4"/>
    <w:rsid w:val="008A7615"/>
    <w:rsid w:val="008B19DA"/>
    <w:rsid w:val="008B28C2"/>
    <w:rsid w:val="008B298C"/>
    <w:rsid w:val="008B3173"/>
    <w:rsid w:val="008B350C"/>
    <w:rsid w:val="008B61DC"/>
    <w:rsid w:val="008C07DD"/>
    <w:rsid w:val="008C3163"/>
    <w:rsid w:val="008C3C3D"/>
    <w:rsid w:val="008C7958"/>
    <w:rsid w:val="008C7C52"/>
    <w:rsid w:val="008D0845"/>
    <w:rsid w:val="008D1BF1"/>
    <w:rsid w:val="008D2222"/>
    <w:rsid w:val="008D2CC0"/>
    <w:rsid w:val="008D6E3D"/>
    <w:rsid w:val="008E07FC"/>
    <w:rsid w:val="008E2925"/>
    <w:rsid w:val="008E3539"/>
    <w:rsid w:val="008E569B"/>
    <w:rsid w:val="008F024D"/>
    <w:rsid w:val="008F1E64"/>
    <w:rsid w:val="008F2C17"/>
    <w:rsid w:val="008F2C60"/>
    <w:rsid w:val="008F7342"/>
    <w:rsid w:val="00902548"/>
    <w:rsid w:val="00902A50"/>
    <w:rsid w:val="00903528"/>
    <w:rsid w:val="00910D40"/>
    <w:rsid w:val="00916F0E"/>
    <w:rsid w:val="00916F5C"/>
    <w:rsid w:val="00931C15"/>
    <w:rsid w:val="00933106"/>
    <w:rsid w:val="00935A65"/>
    <w:rsid w:val="009369FA"/>
    <w:rsid w:val="009413CD"/>
    <w:rsid w:val="0094167B"/>
    <w:rsid w:val="009425B4"/>
    <w:rsid w:val="00942AFF"/>
    <w:rsid w:val="00956A93"/>
    <w:rsid w:val="009611B0"/>
    <w:rsid w:val="00961EFC"/>
    <w:rsid w:val="009658B9"/>
    <w:rsid w:val="00965E02"/>
    <w:rsid w:val="00966B5D"/>
    <w:rsid w:val="009710E7"/>
    <w:rsid w:val="00971B64"/>
    <w:rsid w:val="00972E97"/>
    <w:rsid w:val="009816A9"/>
    <w:rsid w:val="00982CB4"/>
    <w:rsid w:val="00983EF2"/>
    <w:rsid w:val="009873FA"/>
    <w:rsid w:val="009907AF"/>
    <w:rsid w:val="00993EF1"/>
    <w:rsid w:val="009940EC"/>
    <w:rsid w:val="00997D71"/>
    <w:rsid w:val="009A10C7"/>
    <w:rsid w:val="009A14C0"/>
    <w:rsid w:val="009A1DB6"/>
    <w:rsid w:val="009A33B3"/>
    <w:rsid w:val="009A4CD5"/>
    <w:rsid w:val="009A5B48"/>
    <w:rsid w:val="009A6FA3"/>
    <w:rsid w:val="009A7E7E"/>
    <w:rsid w:val="009B000B"/>
    <w:rsid w:val="009B0D93"/>
    <w:rsid w:val="009B162F"/>
    <w:rsid w:val="009B3D30"/>
    <w:rsid w:val="009B6EDC"/>
    <w:rsid w:val="009C126E"/>
    <w:rsid w:val="009D08D2"/>
    <w:rsid w:val="009D770D"/>
    <w:rsid w:val="009E44BA"/>
    <w:rsid w:val="009E61C0"/>
    <w:rsid w:val="009F1DBA"/>
    <w:rsid w:val="009F5B32"/>
    <w:rsid w:val="009F6B9D"/>
    <w:rsid w:val="00A01A76"/>
    <w:rsid w:val="00A04553"/>
    <w:rsid w:val="00A07084"/>
    <w:rsid w:val="00A100F0"/>
    <w:rsid w:val="00A22380"/>
    <w:rsid w:val="00A25205"/>
    <w:rsid w:val="00A32827"/>
    <w:rsid w:val="00A32B63"/>
    <w:rsid w:val="00A32E84"/>
    <w:rsid w:val="00A3555E"/>
    <w:rsid w:val="00A35E04"/>
    <w:rsid w:val="00A37782"/>
    <w:rsid w:val="00A4035D"/>
    <w:rsid w:val="00A46610"/>
    <w:rsid w:val="00A52337"/>
    <w:rsid w:val="00A52541"/>
    <w:rsid w:val="00A72318"/>
    <w:rsid w:val="00A730A6"/>
    <w:rsid w:val="00A73CBC"/>
    <w:rsid w:val="00A82C01"/>
    <w:rsid w:val="00A82D63"/>
    <w:rsid w:val="00A86511"/>
    <w:rsid w:val="00A912FD"/>
    <w:rsid w:val="00AA3720"/>
    <w:rsid w:val="00AA51B8"/>
    <w:rsid w:val="00AA58F1"/>
    <w:rsid w:val="00AA73E5"/>
    <w:rsid w:val="00AB4E3F"/>
    <w:rsid w:val="00AC03CC"/>
    <w:rsid w:val="00AC1B75"/>
    <w:rsid w:val="00AC2F5D"/>
    <w:rsid w:val="00AC3431"/>
    <w:rsid w:val="00AC70F3"/>
    <w:rsid w:val="00AC7B0A"/>
    <w:rsid w:val="00AD38D9"/>
    <w:rsid w:val="00AE0B6E"/>
    <w:rsid w:val="00AE1B68"/>
    <w:rsid w:val="00AE1E9C"/>
    <w:rsid w:val="00AE4B1C"/>
    <w:rsid w:val="00AE5E58"/>
    <w:rsid w:val="00AE69B7"/>
    <w:rsid w:val="00AE7EC7"/>
    <w:rsid w:val="00AF0B90"/>
    <w:rsid w:val="00AF4364"/>
    <w:rsid w:val="00AF6E1C"/>
    <w:rsid w:val="00B0580B"/>
    <w:rsid w:val="00B078AC"/>
    <w:rsid w:val="00B1152E"/>
    <w:rsid w:val="00B169C9"/>
    <w:rsid w:val="00B26FD7"/>
    <w:rsid w:val="00B27DD0"/>
    <w:rsid w:val="00B27F52"/>
    <w:rsid w:val="00B30008"/>
    <w:rsid w:val="00B31BD5"/>
    <w:rsid w:val="00B33040"/>
    <w:rsid w:val="00B35CA4"/>
    <w:rsid w:val="00B51728"/>
    <w:rsid w:val="00B517B9"/>
    <w:rsid w:val="00B5214C"/>
    <w:rsid w:val="00B55527"/>
    <w:rsid w:val="00B5675B"/>
    <w:rsid w:val="00B57511"/>
    <w:rsid w:val="00B60674"/>
    <w:rsid w:val="00B6562E"/>
    <w:rsid w:val="00B7477C"/>
    <w:rsid w:val="00B76DA2"/>
    <w:rsid w:val="00B8021B"/>
    <w:rsid w:val="00B91456"/>
    <w:rsid w:val="00B94443"/>
    <w:rsid w:val="00BA1291"/>
    <w:rsid w:val="00BA2F56"/>
    <w:rsid w:val="00BA3CA9"/>
    <w:rsid w:val="00BA6E1F"/>
    <w:rsid w:val="00BB18FF"/>
    <w:rsid w:val="00BB1CE1"/>
    <w:rsid w:val="00BC2048"/>
    <w:rsid w:val="00BC2BD5"/>
    <w:rsid w:val="00BC39F4"/>
    <w:rsid w:val="00BC4252"/>
    <w:rsid w:val="00BC6EA0"/>
    <w:rsid w:val="00BC6FF1"/>
    <w:rsid w:val="00BC7F8E"/>
    <w:rsid w:val="00BD0E84"/>
    <w:rsid w:val="00BD2E0E"/>
    <w:rsid w:val="00BD6126"/>
    <w:rsid w:val="00BE2A40"/>
    <w:rsid w:val="00BE49F9"/>
    <w:rsid w:val="00BE59D6"/>
    <w:rsid w:val="00BE6A30"/>
    <w:rsid w:val="00BE7720"/>
    <w:rsid w:val="00C01315"/>
    <w:rsid w:val="00C04C06"/>
    <w:rsid w:val="00C15C92"/>
    <w:rsid w:val="00C176B3"/>
    <w:rsid w:val="00C20BDC"/>
    <w:rsid w:val="00C272EB"/>
    <w:rsid w:val="00C27872"/>
    <w:rsid w:val="00C302EE"/>
    <w:rsid w:val="00C306DC"/>
    <w:rsid w:val="00C30D9F"/>
    <w:rsid w:val="00C473FB"/>
    <w:rsid w:val="00C54D89"/>
    <w:rsid w:val="00C55797"/>
    <w:rsid w:val="00C55B5B"/>
    <w:rsid w:val="00C61A03"/>
    <w:rsid w:val="00C62C9A"/>
    <w:rsid w:val="00C666C7"/>
    <w:rsid w:val="00C70EF0"/>
    <w:rsid w:val="00C71834"/>
    <w:rsid w:val="00C728CC"/>
    <w:rsid w:val="00C804B0"/>
    <w:rsid w:val="00C836D1"/>
    <w:rsid w:val="00C90B00"/>
    <w:rsid w:val="00C92557"/>
    <w:rsid w:val="00CA0458"/>
    <w:rsid w:val="00CA140D"/>
    <w:rsid w:val="00CB4979"/>
    <w:rsid w:val="00CB5F01"/>
    <w:rsid w:val="00CB76C0"/>
    <w:rsid w:val="00CB7B3E"/>
    <w:rsid w:val="00CC24A6"/>
    <w:rsid w:val="00CC3D79"/>
    <w:rsid w:val="00CD4D8C"/>
    <w:rsid w:val="00CD58B0"/>
    <w:rsid w:val="00CE1138"/>
    <w:rsid w:val="00CF132B"/>
    <w:rsid w:val="00D007B8"/>
    <w:rsid w:val="00D04DC3"/>
    <w:rsid w:val="00D12120"/>
    <w:rsid w:val="00D164F1"/>
    <w:rsid w:val="00D216E6"/>
    <w:rsid w:val="00D2180B"/>
    <w:rsid w:val="00D221EC"/>
    <w:rsid w:val="00D25E7D"/>
    <w:rsid w:val="00D27716"/>
    <w:rsid w:val="00D332BA"/>
    <w:rsid w:val="00D37DCD"/>
    <w:rsid w:val="00D417A9"/>
    <w:rsid w:val="00D42535"/>
    <w:rsid w:val="00D42636"/>
    <w:rsid w:val="00D50486"/>
    <w:rsid w:val="00D50C21"/>
    <w:rsid w:val="00D52D23"/>
    <w:rsid w:val="00D616D8"/>
    <w:rsid w:val="00D737F3"/>
    <w:rsid w:val="00D75941"/>
    <w:rsid w:val="00D7695A"/>
    <w:rsid w:val="00D7750D"/>
    <w:rsid w:val="00D81370"/>
    <w:rsid w:val="00D816F4"/>
    <w:rsid w:val="00D85905"/>
    <w:rsid w:val="00D86520"/>
    <w:rsid w:val="00D92DA3"/>
    <w:rsid w:val="00D95A41"/>
    <w:rsid w:val="00D9750B"/>
    <w:rsid w:val="00DA01D5"/>
    <w:rsid w:val="00DA2D6F"/>
    <w:rsid w:val="00DA73E2"/>
    <w:rsid w:val="00DB197B"/>
    <w:rsid w:val="00DC0053"/>
    <w:rsid w:val="00DC0E82"/>
    <w:rsid w:val="00DC375A"/>
    <w:rsid w:val="00DC5462"/>
    <w:rsid w:val="00DC54A2"/>
    <w:rsid w:val="00DC6FB8"/>
    <w:rsid w:val="00DD6DE7"/>
    <w:rsid w:val="00DD7831"/>
    <w:rsid w:val="00DE391D"/>
    <w:rsid w:val="00DE5FD1"/>
    <w:rsid w:val="00DF059F"/>
    <w:rsid w:val="00DF3377"/>
    <w:rsid w:val="00DF6BBC"/>
    <w:rsid w:val="00E00058"/>
    <w:rsid w:val="00E06FF5"/>
    <w:rsid w:val="00E07330"/>
    <w:rsid w:val="00E07D1B"/>
    <w:rsid w:val="00E121DA"/>
    <w:rsid w:val="00E16871"/>
    <w:rsid w:val="00E23B90"/>
    <w:rsid w:val="00E37A1B"/>
    <w:rsid w:val="00E47F22"/>
    <w:rsid w:val="00E52088"/>
    <w:rsid w:val="00E52DEC"/>
    <w:rsid w:val="00E530B0"/>
    <w:rsid w:val="00E55ACD"/>
    <w:rsid w:val="00E576E6"/>
    <w:rsid w:val="00E637EA"/>
    <w:rsid w:val="00E65D03"/>
    <w:rsid w:val="00E66189"/>
    <w:rsid w:val="00E67C6F"/>
    <w:rsid w:val="00E72075"/>
    <w:rsid w:val="00E7273D"/>
    <w:rsid w:val="00E73876"/>
    <w:rsid w:val="00E75ADB"/>
    <w:rsid w:val="00E83D38"/>
    <w:rsid w:val="00E84E9D"/>
    <w:rsid w:val="00E8570C"/>
    <w:rsid w:val="00E8686A"/>
    <w:rsid w:val="00E87141"/>
    <w:rsid w:val="00E8786B"/>
    <w:rsid w:val="00E90F9A"/>
    <w:rsid w:val="00E9104D"/>
    <w:rsid w:val="00E920F4"/>
    <w:rsid w:val="00E923BC"/>
    <w:rsid w:val="00E96907"/>
    <w:rsid w:val="00EA531E"/>
    <w:rsid w:val="00EB3951"/>
    <w:rsid w:val="00EB3F66"/>
    <w:rsid w:val="00EC01EA"/>
    <w:rsid w:val="00EC0A07"/>
    <w:rsid w:val="00EC143B"/>
    <w:rsid w:val="00EC204F"/>
    <w:rsid w:val="00EC2BBD"/>
    <w:rsid w:val="00EC717E"/>
    <w:rsid w:val="00ED0008"/>
    <w:rsid w:val="00ED4061"/>
    <w:rsid w:val="00ED5B64"/>
    <w:rsid w:val="00ED72B6"/>
    <w:rsid w:val="00EE3526"/>
    <w:rsid w:val="00EE56C2"/>
    <w:rsid w:val="00EE667E"/>
    <w:rsid w:val="00EE7243"/>
    <w:rsid w:val="00EF1FB4"/>
    <w:rsid w:val="00F00D28"/>
    <w:rsid w:val="00F02874"/>
    <w:rsid w:val="00F1049F"/>
    <w:rsid w:val="00F112C0"/>
    <w:rsid w:val="00F156A6"/>
    <w:rsid w:val="00F16F27"/>
    <w:rsid w:val="00F23DC9"/>
    <w:rsid w:val="00F24F92"/>
    <w:rsid w:val="00F26DA8"/>
    <w:rsid w:val="00F27405"/>
    <w:rsid w:val="00F31107"/>
    <w:rsid w:val="00F36133"/>
    <w:rsid w:val="00F36255"/>
    <w:rsid w:val="00F368AC"/>
    <w:rsid w:val="00F517C1"/>
    <w:rsid w:val="00F53C98"/>
    <w:rsid w:val="00F54D16"/>
    <w:rsid w:val="00F54EBC"/>
    <w:rsid w:val="00F562B1"/>
    <w:rsid w:val="00F62D8E"/>
    <w:rsid w:val="00F63D50"/>
    <w:rsid w:val="00F64DFA"/>
    <w:rsid w:val="00F670F4"/>
    <w:rsid w:val="00F710C7"/>
    <w:rsid w:val="00F71799"/>
    <w:rsid w:val="00F755B1"/>
    <w:rsid w:val="00F76B09"/>
    <w:rsid w:val="00F779DD"/>
    <w:rsid w:val="00F8040E"/>
    <w:rsid w:val="00F840B6"/>
    <w:rsid w:val="00F84814"/>
    <w:rsid w:val="00F8567B"/>
    <w:rsid w:val="00F86D14"/>
    <w:rsid w:val="00F93314"/>
    <w:rsid w:val="00F93E91"/>
    <w:rsid w:val="00F945E0"/>
    <w:rsid w:val="00FA3F16"/>
    <w:rsid w:val="00FB4531"/>
    <w:rsid w:val="00FC08D3"/>
    <w:rsid w:val="00FC2EED"/>
    <w:rsid w:val="00FC337C"/>
    <w:rsid w:val="00FD1256"/>
    <w:rsid w:val="00FD2DBB"/>
    <w:rsid w:val="00FD5D0F"/>
    <w:rsid w:val="00FD6012"/>
    <w:rsid w:val="00FD6C1C"/>
    <w:rsid w:val="00FD7CF3"/>
    <w:rsid w:val="00FE12C2"/>
    <w:rsid w:val="00FE13AD"/>
    <w:rsid w:val="00FE435B"/>
    <w:rsid w:val="00FF0DD4"/>
    <w:rsid w:val="00FF38AA"/>
    <w:rsid w:val="00FF42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E0FCF5"/>
  <w15:docId w15:val="{D36C1D80-7515-4A95-8353-77BE94BF1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2">
    <w:name w:val="heading 2"/>
    <w:basedOn w:val="prastasis"/>
    <w:next w:val="prastasis"/>
    <w:qFormat/>
    <w:rsid w:val="002B0829"/>
    <w:pPr>
      <w:keepNext/>
      <w:outlineLvl w:val="1"/>
    </w:pPr>
    <w:rPr>
      <w:rFonts w:eastAsia="Arial Unicode MS"/>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uiPriority w:val="99"/>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Debesliotekstas">
    <w:name w:val="Balloon Text"/>
    <w:basedOn w:val="prastasis"/>
    <w:semiHidden/>
    <w:rsid w:val="009816A9"/>
    <w:rPr>
      <w:rFonts w:ascii="Tahoma" w:hAnsi="Tahoma" w:cs="Tahoma"/>
      <w:sz w:val="16"/>
      <w:szCs w:val="16"/>
    </w:rPr>
  </w:style>
  <w:style w:type="paragraph" w:styleId="Pagrindinistekstas">
    <w:name w:val="Body Text"/>
    <w:basedOn w:val="prastasis"/>
    <w:rsid w:val="009B000B"/>
    <w:pPr>
      <w:spacing w:after="120"/>
    </w:pPr>
  </w:style>
  <w:style w:type="paragraph" w:styleId="Pavadinimas">
    <w:name w:val="Title"/>
    <w:basedOn w:val="prastasis"/>
    <w:qFormat/>
    <w:rsid w:val="00E23B90"/>
    <w:pPr>
      <w:jc w:val="center"/>
    </w:pPr>
    <w:rPr>
      <w:sz w:val="28"/>
      <w:szCs w:val="24"/>
      <w:lang w:val="lt-LT"/>
    </w:rPr>
  </w:style>
  <w:style w:type="paragraph" w:styleId="prastasiniatinklio">
    <w:name w:val="Normal (Web)"/>
    <w:basedOn w:val="prastasis"/>
    <w:rsid w:val="006E1DE0"/>
    <w:pPr>
      <w:spacing w:before="100" w:beforeAutospacing="1" w:after="100" w:afterAutospacing="1"/>
    </w:pPr>
    <w:rPr>
      <w:sz w:val="24"/>
      <w:szCs w:val="24"/>
      <w:lang w:val="lt-LT" w:eastAsia="lt-LT"/>
    </w:rPr>
  </w:style>
  <w:style w:type="paragraph" w:customStyle="1" w:styleId="preformatted">
    <w:name w:val="preformatted"/>
    <w:basedOn w:val="prastasis"/>
    <w:rsid w:val="006E1DE0"/>
    <w:pPr>
      <w:spacing w:before="100" w:beforeAutospacing="1" w:after="100" w:afterAutospacing="1"/>
    </w:pPr>
    <w:rPr>
      <w:sz w:val="24"/>
      <w:szCs w:val="24"/>
      <w:lang w:val="lt-LT" w:eastAsia="lt-LT"/>
    </w:rPr>
  </w:style>
  <w:style w:type="paragraph" w:customStyle="1" w:styleId="CharChar">
    <w:name w:val="Char Char"/>
    <w:basedOn w:val="prastasis"/>
    <w:rsid w:val="00DD6DE7"/>
    <w:pPr>
      <w:spacing w:after="160" w:line="240" w:lineRule="exact"/>
    </w:pPr>
    <w:rPr>
      <w:rFonts w:ascii="Tahoma" w:hAnsi="Tahoma"/>
    </w:rPr>
  </w:style>
  <w:style w:type="paragraph" w:styleId="Pagrindiniotekstotrauka2">
    <w:name w:val="Body Text Indent 2"/>
    <w:basedOn w:val="prastasis"/>
    <w:rsid w:val="002F0D2F"/>
    <w:pPr>
      <w:spacing w:after="120" w:line="480" w:lineRule="auto"/>
      <w:ind w:left="283"/>
    </w:pPr>
  </w:style>
  <w:style w:type="table" w:styleId="Lentelstinklelis">
    <w:name w:val="Table Grid"/>
    <w:basedOn w:val="prastojilentel"/>
    <w:uiPriority w:val="39"/>
    <w:rsid w:val="00AC2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rsid w:val="00F54EBC"/>
    <w:pPr>
      <w:spacing w:after="120"/>
      <w:ind w:left="283"/>
    </w:pPr>
  </w:style>
  <w:style w:type="character" w:styleId="Grietas">
    <w:name w:val="Strong"/>
    <w:qFormat/>
    <w:rsid w:val="006433D8"/>
    <w:rPr>
      <w:b/>
      <w:bCs/>
    </w:rPr>
  </w:style>
  <w:style w:type="paragraph" w:customStyle="1" w:styleId="prastasistinklapis2">
    <w:name w:val="Įprastasis (tinklapis)2"/>
    <w:basedOn w:val="prastasis"/>
    <w:rsid w:val="006433D8"/>
    <w:pPr>
      <w:spacing w:before="30" w:after="30" w:line="348" w:lineRule="atLeast"/>
      <w:ind w:firstLine="960"/>
    </w:pPr>
    <w:rPr>
      <w:sz w:val="24"/>
      <w:szCs w:val="24"/>
      <w:lang w:val="lt-LT" w:eastAsia="lt-LT"/>
    </w:rPr>
  </w:style>
  <w:style w:type="character" w:customStyle="1" w:styleId="AntratsDiagrama">
    <w:name w:val="Antraštės Diagrama"/>
    <w:aliases w:val="Char Diagrama,Header Char Diagrama,Diagrama Diagrama"/>
    <w:link w:val="Antrats"/>
    <w:uiPriority w:val="99"/>
    <w:rsid w:val="00FC337C"/>
    <w:rPr>
      <w:sz w:val="24"/>
      <w:szCs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96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Taryba_Spr.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Taryba_Spr</Template>
  <TotalTime>0</TotalTime>
  <Pages>3</Pages>
  <Words>3833</Words>
  <Characters>2185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2020-02-19T14:20:00Z</cp:lastPrinted>
  <dcterms:created xsi:type="dcterms:W3CDTF">2026-08-03T08:32:00Z</dcterms:created>
  <dcterms:modified xsi:type="dcterms:W3CDTF">2026-08-03T08:32:00Z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6df52682-555c-41a4-a79a-28f50a1e2f5b</vt:lpwstr>
  </property>
</Properties>
</file>